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3E0" w:rsidRPr="00CF5563" w:rsidRDefault="005973E0" w:rsidP="00E9742A">
      <w:pPr>
        <w:pStyle w:val="Heading1"/>
        <w:spacing w:line="240" w:lineRule="auto"/>
        <w:ind w:left="5398"/>
        <w:jc w:val="right"/>
        <w:rPr>
          <w:b w:val="0"/>
          <w:sz w:val="24"/>
          <w:szCs w:val="24"/>
        </w:rPr>
      </w:pPr>
      <w:r w:rsidRPr="00CF5563">
        <w:rPr>
          <w:b w:val="0"/>
          <w:sz w:val="24"/>
          <w:szCs w:val="24"/>
        </w:rPr>
        <w:t xml:space="preserve">Приложение 1 к постановлению </w:t>
      </w:r>
    </w:p>
    <w:p w:rsidR="005973E0" w:rsidRPr="00CF5563" w:rsidRDefault="005973E0" w:rsidP="00E9742A">
      <w:pPr>
        <w:pStyle w:val="Heading1"/>
        <w:spacing w:line="240" w:lineRule="auto"/>
        <w:jc w:val="right"/>
        <w:rPr>
          <w:b w:val="0"/>
          <w:sz w:val="24"/>
          <w:szCs w:val="24"/>
        </w:rPr>
      </w:pPr>
      <w:r w:rsidRPr="00CF5563">
        <w:rPr>
          <w:b w:val="0"/>
          <w:sz w:val="24"/>
          <w:szCs w:val="24"/>
        </w:rPr>
        <w:t>Администрации города Ржева Тверской области</w:t>
      </w:r>
    </w:p>
    <w:p w:rsidR="005973E0" w:rsidRPr="00CF5563" w:rsidRDefault="005973E0" w:rsidP="00E9742A">
      <w:pPr>
        <w:pStyle w:val="Heading1"/>
        <w:spacing w:line="240" w:lineRule="auto"/>
        <w:ind w:left="5398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от 15</w:t>
      </w:r>
      <w:r w:rsidRPr="00CF5563">
        <w:rPr>
          <w:b w:val="0"/>
          <w:sz w:val="24"/>
          <w:szCs w:val="24"/>
        </w:rPr>
        <w:t xml:space="preserve">.12.2021 № </w:t>
      </w:r>
      <w:r>
        <w:rPr>
          <w:b w:val="0"/>
          <w:sz w:val="24"/>
          <w:szCs w:val="24"/>
        </w:rPr>
        <w:t>955</w:t>
      </w:r>
    </w:p>
    <w:p w:rsidR="005973E0" w:rsidRDefault="005973E0" w:rsidP="00E9742A">
      <w:pPr>
        <w:pStyle w:val="Heading4"/>
        <w:ind w:left="0" w:firstLine="0"/>
        <w:rPr>
          <w:color w:val="auto"/>
          <w:sz w:val="24"/>
          <w:szCs w:val="24"/>
        </w:rPr>
      </w:pPr>
    </w:p>
    <w:p w:rsidR="005973E0" w:rsidRDefault="005973E0" w:rsidP="00E9742A">
      <w:pPr>
        <w:pStyle w:val="Heading4"/>
        <w:spacing w:line="360" w:lineRule="auto"/>
        <w:ind w:left="0" w:firstLine="0"/>
        <w:rPr>
          <w:color w:val="auto"/>
          <w:sz w:val="24"/>
          <w:szCs w:val="24"/>
        </w:rPr>
      </w:pPr>
    </w:p>
    <w:p w:rsidR="005973E0" w:rsidRPr="00CF5563" w:rsidRDefault="005973E0" w:rsidP="00CF5563">
      <w:pPr>
        <w:pStyle w:val="Heading4"/>
        <w:ind w:left="0" w:firstLine="0"/>
        <w:rPr>
          <w:color w:val="auto"/>
          <w:sz w:val="24"/>
          <w:szCs w:val="24"/>
        </w:rPr>
      </w:pPr>
      <w:r w:rsidRPr="00CF5563">
        <w:rPr>
          <w:color w:val="auto"/>
          <w:sz w:val="24"/>
          <w:szCs w:val="24"/>
        </w:rPr>
        <w:t xml:space="preserve">Перечень главных администраторов доходов бюджета города Ржева </w:t>
      </w:r>
    </w:p>
    <w:p w:rsidR="005973E0" w:rsidRPr="00CF5563" w:rsidRDefault="005973E0" w:rsidP="00F21A54">
      <w:pPr>
        <w:jc w:val="center"/>
        <w:rPr>
          <w:b/>
        </w:rPr>
      </w:pPr>
      <w:r w:rsidRPr="00CF5563">
        <w:rPr>
          <w:b/>
        </w:rPr>
        <w:t>Тверской области – территориальных органов (подразделений) федеральных органов государственной власти (государственных органов) и органов государственной власти (государственных органов) Тверской области</w:t>
      </w:r>
    </w:p>
    <w:p w:rsidR="005973E0" w:rsidRPr="00E9742A" w:rsidRDefault="005973E0" w:rsidP="00E9742A">
      <w:pPr>
        <w:jc w:val="center"/>
        <w:rPr>
          <w:b/>
        </w:rPr>
      </w:pPr>
    </w:p>
    <w:tbl>
      <w:tblPr>
        <w:tblW w:w="4957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A0"/>
      </w:tblPr>
      <w:tblGrid>
        <w:gridCol w:w="1552"/>
        <w:gridCol w:w="2560"/>
        <w:gridCol w:w="5555"/>
      </w:tblGrid>
      <w:tr w:rsidR="005973E0" w:rsidRPr="00F21A54" w:rsidTr="00CA2A6B">
        <w:trPr>
          <w:trHeight w:val="249"/>
          <w:tblHeader/>
        </w:trPr>
        <w:tc>
          <w:tcPr>
            <w:tcW w:w="2126" w:type="pct"/>
            <w:gridSpan w:val="2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5973E0" w:rsidRPr="00F21A54" w:rsidRDefault="005973E0" w:rsidP="00B54EFD">
            <w:pPr>
              <w:pStyle w:val="Heading2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21A54">
              <w:rPr>
                <w:rFonts w:ascii="Times New Roman" w:hAnsi="Times New Roman"/>
                <w:snapToGrid w:val="0"/>
                <w:sz w:val="24"/>
                <w:szCs w:val="24"/>
              </w:rPr>
              <w:t>Код бюджетной классификации</w:t>
            </w:r>
          </w:p>
          <w:p w:rsidR="005973E0" w:rsidRPr="00F21A54" w:rsidRDefault="005973E0" w:rsidP="00B54EFD">
            <w:pPr>
              <w:pStyle w:val="Heading2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F21A54">
              <w:rPr>
                <w:rFonts w:ascii="Times New Roman" w:hAnsi="Times New Roman"/>
                <w:snapToGrid w:val="0"/>
                <w:sz w:val="24"/>
                <w:szCs w:val="24"/>
              </w:rPr>
              <w:t>Российской Федерации</w:t>
            </w:r>
          </w:p>
        </w:tc>
        <w:tc>
          <w:tcPr>
            <w:tcW w:w="2874" w:type="pct"/>
            <w:vMerge w:val="restar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73E0" w:rsidRPr="00F21A54" w:rsidRDefault="005973E0" w:rsidP="00B54EFD">
            <w:pPr>
              <w:pStyle w:val="Heading6"/>
              <w:jc w:val="center"/>
              <w:rPr>
                <w:color w:val="auto"/>
                <w:szCs w:val="24"/>
              </w:rPr>
            </w:pPr>
            <w:r w:rsidRPr="00F21A54">
              <w:rPr>
                <w:color w:val="auto"/>
                <w:szCs w:val="24"/>
              </w:rPr>
              <w:t>Наименование главного администратора</w:t>
            </w:r>
          </w:p>
          <w:p w:rsidR="005973E0" w:rsidRPr="00F21A54" w:rsidRDefault="005973E0" w:rsidP="00B54EFD">
            <w:pPr>
              <w:pStyle w:val="Heading6"/>
              <w:jc w:val="center"/>
              <w:rPr>
                <w:color w:val="auto"/>
                <w:szCs w:val="24"/>
              </w:rPr>
            </w:pPr>
            <w:r w:rsidRPr="00F21A54">
              <w:rPr>
                <w:color w:val="auto"/>
                <w:szCs w:val="24"/>
              </w:rPr>
              <w:t>доходов бюджета и</w:t>
            </w:r>
          </w:p>
          <w:p w:rsidR="005973E0" w:rsidRPr="00F21A54" w:rsidRDefault="005973E0" w:rsidP="00B54EFD">
            <w:pPr>
              <w:pStyle w:val="Heading6"/>
              <w:jc w:val="center"/>
              <w:rPr>
                <w:color w:val="auto"/>
                <w:szCs w:val="24"/>
              </w:rPr>
            </w:pPr>
            <w:r w:rsidRPr="00F21A54">
              <w:rPr>
                <w:color w:val="auto"/>
                <w:szCs w:val="24"/>
              </w:rPr>
              <w:t>кода вида (подвида) доходов бюджета</w:t>
            </w:r>
          </w:p>
        </w:tc>
      </w:tr>
      <w:tr w:rsidR="005973E0" w:rsidRPr="00F21A54" w:rsidTr="00CA2A6B">
        <w:trPr>
          <w:trHeight w:val="491"/>
          <w:tblHeader/>
        </w:trPr>
        <w:tc>
          <w:tcPr>
            <w:tcW w:w="803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5973E0" w:rsidRPr="00F21A54" w:rsidRDefault="005973E0" w:rsidP="00B54EFD">
            <w:pPr>
              <w:jc w:val="center"/>
              <w:rPr>
                <w:b/>
                <w:snapToGrid w:val="0"/>
              </w:rPr>
            </w:pPr>
            <w:r w:rsidRPr="00F21A54">
              <w:rPr>
                <w:b/>
                <w:snapToGrid w:val="0"/>
              </w:rPr>
              <w:t>Код главного администра</w:t>
            </w:r>
            <w:r>
              <w:rPr>
                <w:b/>
                <w:snapToGrid w:val="0"/>
              </w:rPr>
              <w:t>-</w:t>
            </w:r>
            <w:r w:rsidRPr="00F21A54">
              <w:rPr>
                <w:b/>
                <w:snapToGrid w:val="0"/>
              </w:rPr>
              <w:t>тора доходов</w:t>
            </w:r>
          </w:p>
        </w:tc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5973E0" w:rsidRPr="00F21A54" w:rsidRDefault="005973E0" w:rsidP="00B54EFD">
            <w:pPr>
              <w:pStyle w:val="Heading2"/>
              <w:rPr>
                <w:rFonts w:ascii="Times New Roman" w:hAnsi="Times New Roman"/>
                <w:sz w:val="24"/>
                <w:szCs w:val="24"/>
              </w:rPr>
            </w:pPr>
            <w:r w:rsidRPr="00F21A54">
              <w:rPr>
                <w:rFonts w:ascii="Times New Roman" w:hAnsi="Times New Roman"/>
                <w:sz w:val="24"/>
                <w:szCs w:val="24"/>
              </w:rPr>
              <w:t>Код вида (подвида) доходов бюджета</w:t>
            </w:r>
          </w:p>
        </w:tc>
        <w:tc>
          <w:tcPr>
            <w:tcW w:w="2874" w:type="pct"/>
            <w:vMerge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pStyle w:val="Heading6"/>
              <w:jc w:val="center"/>
              <w:rPr>
                <w:b w:val="0"/>
                <w:color w:val="auto"/>
                <w:spacing w:val="20"/>
                <w:szCs w:val="24"/>
              </w:rPr>
            </w:pPr>
          </w:p>
        </w:tc>
      </w:tr>
      <w:tr w:rsidR="005973E0" w:rsidRPr="00F21A54" w:rsidTr="00CA2A6B">
        <w:trPr>
          <w:trHeight w:val="281"/>
          <w:tblHeader/>
        </w:trPr>
        <w:tc>
          <w:tcPr>
            <w:tcW w:w="803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5973E0" w:rsidRPr="00F21A54" w:rsidRDefault="005973E0" w:rsidP="00B54EFD">
            <w:pPr>
              <w:jc w:val="center"/>
              <w:rPr>
                <w:b/>
                <w:snapToGrid w:val="0"/>
              </w:rPr>
            </w:pPr>
            <w:r w:rsidRPr="00F21A54">
              <w:rPr>
                <w:b/>
                <w:snapToGrid w:val="0"/>
              </w:rPr>
              <w:t>1</w:t>
            </w:r>
          </w:p>
        </w:tc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5973E0" w:rsidRPr="00F21A54" w:rsidRDefault="005973E0" w:rsidP="00B54EFD">
            <w:pPr>
              <w:pStyle w:val="Heading2"/>
              <w:rPr>
                <w:rFonts w:ascii="Times New Roman" w:hAnsi="Times New Roman"/>
                <w:sz w:val="24"/>
                <w:szCs w:val="24"/>
              </w:rPr>
            </w:pPr>
            <w:r w:rsidRPr="00F21A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74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73E0" w:rsidRPr="00F21A54" w:rsidRDefault="005973E0" w:rsidP="00B54EFD">
            <w:pPr>
              <w:pStyle w:val="Heading6"/>
              <w:jc w:val="center"/>
              <w:rPr>
                <w:color w:val="auto"/>
                <w:spacing w:val="20"/>
                <w:szCs w:val="24"/>
              </w:rPr>
            </w:pPr>
            <w:r w:rsidRPr="00F21A54">
              <w:rPr>
                <w:color w:val="auto"/>
                <w:spacing w:val="20"/>
                <w:szCs w:val="24"/>
              </w:rPr>
              <w:t>3</w:t>
            </w:r>
          </w:p>
        </w:tc>
      </w:tr>
      <w:tr w:rsidR="005973E0" w:rsidRPr="00F21A54" w:rsidTr="00CA2A6B">
        <w:trPr>
          <w:trHeight w:val="634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b/>
                <w:snapToGrid w:val="0"/>
              </w:rPr>
            </w:pPr>
            <w:r w:rsidRPr="00F21A54">
              <w:rPr>
                <w:b/>
                <w:snapToGrid w:val="0"/>
              </w:rPr>
              <w:t>017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b/>
                <w:snapToGrid w:val="0"/>
              </w:rPr>
            </w:pPr>
          </w:p>
        </w:tc>
        <w:tc>
          <w:tcPr>
            <w:tcW w:w="2874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pStyle w:val="Heading8"/>
              <w:widowControl/>
              <w:autoSpaceDE/>
              <w:adjustRightInd/>
              <w:jc w:val="left"/>
              <w:rPr>
                <w:snapToGrid w:val="0"/>
                <w:szCs w:val="24"/>
              </w:rPr>
            </w:pPr>
            <w:r w:rsidRPr="00F21A54">
              <w:rPr>
                <w:bCs/>
                <w:szCs w:val="24"/>
              </w:rPr>
              <w:t>Главное управление «Государственная жилищная инспекция» Тверской области</w:t>
            </w:r>
          </w:p>
        </w:tc>
      </w:tr>
      <w:tr w:rsidR="005973E0" w:rsidRPr="00F21A54" w:rsidTr="00CA2A6B">
        <w:trPr>
          <w:trHeight w:val="691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017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1 16 01193 01 0000 140</w:t>
            </w:r>
          </w:p>
        </w:tc>
        <w:tc>
          <w:tcPr>
            <w:tcW w:w="2874" w:type="pct"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r w:rsidRPr="00F21A54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F21A54">
              <w:rPr>
                <w:iCs/>
                <w:lang w:eastAsia="en-US"/>
              </w:rPr>
              <w:t>&lt;1&gt;</w:t>
            </w:r>
            <w:r w:rsidRPr="00F21A54">
              <w:t xml:space="preserve"> </w:t>
            </w:r>
          </w:p>
        </w:tc>
      </w:tr>
      <w:tr w:rsidR="005973E0" w:rsidRPr="00F21A54" w:rsidTr="00CA2A6B">
        <w:trPr>
          <w:trHeight w:val="691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017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1 16 10123 01 0041 140</w:t>
            </w:r>
          </w:p>
        </w:tc>
        <w:tc>
          <w:tcPr>
            <w:tcW w:w="2874" w:type="pct"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r w:rsidRPr="00F21A54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5973E0" w:rsidRPr="00F21A54" w:rsidTr="00CA2A6B">
        <w:trPr>
          <w:trHeight w:val="472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b/>
                <w:snapToGrid w:val="0"/>
              </w:rPr>
            </w:pPr>
            <w:r w:rsidRPr="00F21A54">
              <w:rPr>
                <w:b/>
                <w:snapToGrid w:val="0"/>
              </w:rPr>
              <w:t>048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b/>
                <w:snapToGrid w:val="0"/>
              </w:rPr>
            </w:pPr>
          </w:p>
        </w:tc>
        <w:tc>
          <w:tcPr>
            <w:tcW w:w="2874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1A54">
              <w:rPr>
                <w:rFonts w:ascii="Times New Roman" w:hAnsi="Times New Roman" w:cs="Times New Roman"/>
                <w:b/>
                <w:sz w:val="24"/>
                <w:szCs w:val="24"/>
              </w:rPr>
              <w:t>Верхне-Волжское межрегиональное управление Федеральной службы по надзору в сфере</w:t>
            </w:r>
          </w:p>
          <w:p w:rsidR="005973E0" w:rsidRPr="00F21A54" w:rsidRDefault="005973E0" w:rsidP="00B54EFD">
            <w:pPr>
              <w:pStyle w:val="Heading8"/>
              <w:widowControl/>
              <w:autoSpaceDE/>
              <w:adjustRightInd/>
              <w:jc w:val="left"/>
              <w:rPr>
                <w:snapToGrid w:val="0"/>
                <w:szCs w:val="24"/>
              </w:rPr>
            </w:pPr>
            <w:r w:rsidRPr="00F21A54">
              <w:rPr>
                <w:szCs w:val="24"/>
              </w:rPr>
              <w:t>природопользования</w:t>
            </w:r>
          </w:p>
        </w:tc>
      </w:tr>
      <w:tr w:rsidR="005973E0" w:rsidRPr="00F21A54" w:rsidTr="00CA2A6B">
        <w:trPr>
          <w:trHeight w:val="472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snapToGrid w:val="0"/>
              </w:rPr>
            </w:pPr>
            <w:r w:rsidRPr="00F21A54">
              <w:rPr>
                <w:snapToGrid w:val="0"/>
              </w:rPr>
              <w:t>048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1 12 01010 01 0000 120</w:t>
            </w:r>
          </w:p>
        </w:tc>
        <w:tc>
          <w:tcPr>
            <w:tcW w:w="2874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r w:rsidRPr="00F21A54">
              <w:t>Плата за выбросы загрязняющих веществ в атмосферный воздух стационарными объектами</w:t>
            </w:r>
          </w:p>
        </w:tc>
      </w:tr>
      <w:tr w:rsidR="005973E0" w:rsidRPr="00F21A54" w:rsidTr="00CA2A6B">
        <w:trPr>
          <w:trHeight w:val="273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snapToGrid w:val="0"/>
                <w:lang w:val="en-US"/>
              </w:rPr>
            </w:pPr>
            <w:r w:rsidRPr="00F21A54">
              <w:rPr>
                <w:snapToGrid w:val="0"/>
                <w:lang w:val="en-US"/>
              </w:rPr>
              <w:t>048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1 12 01030 01 0000 120</w:t>
            </w:r>
          </w:p>
        </w:tc>
        <w:tc>
          <w:tcPr>
            <w:tcW w:w="2874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r w:rsidRPr="00F21A54">
              <w:t>Плата за сбросы загрязняющих веществ в водные объекты</w:t>
            </w:r>
          </w:p>
        </w:tc>
      </w:tr>
      <w:tr w:rsidR="005973E0" w:rsidRPr="00F21A54" w:rsidTr="00CA2A6B">
        <w:trPr>
          <w:trHeight w:val="273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snapToGrid w:val="0"/>
                <w:lang w:val="en-US"/>
              </w:rPr>
            </w:pPr>
            <w:r w:rsidRPr="00F21A54">
              <w:rPr>
                <w:snapToGrid w:val="0"/>
                <w:lang w:val="en-US"/>
              </w:rPr>
              <w:t>048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1 12 01041 01 0000 120</w:t>
            </w:r>
          </w:p>
        </w:tc>
        <w:tc>
          <w:tcPr>
            <w:tcW w:w="2874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r w:rsidRPr="00F21A54">
              <w:t>Плата за размещение отходов производства</w:t>
            </w:r>
          </w:p>
        </w:tc>
      </w:tr>
      <w:tr w:rsidR="005973E0" w:rsidRPr="00F21A54" w:rsidTr="00CA2A6B">
        <w:trPr>
          <w:trHeight w:val="273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snapToGrid w:val="0"/>
                <w:lang w:val="en-US"/>
              </w:rPr>
            </w:pPr>
            <w:r w:rsidRPr="00F21A54">
              <w:rPr>
                <w:snapToGrid w:val="0"/>
                <w:lang w:val="en-US"/>
              </w:rPr>
              <w:t>048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1 12 01042 01 0000 120</w:t>
            </w:r>
          </w:p>
        </w:tc>
        <w:tc>
          <w:tcPr>
            <w:tcW w:w="2874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r w:rsidRPr="00F21A54">
              <w:t>Плата за размещение твердых коммунальных отходов</w:t>
            </w:r>
          </w:p>
        </w:tc>
      </w:tr>
      <w:tr w:rsidR="005973E0" w:rsidRPr="00F21A54" w:rsidTr="00CA2A6B">
        <w:trPr>
          <w:trHeight w:val="273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snapToGrid w:val="0"/>
              </w:rPr>
            </w:pPr>
            <w:r w:rsidRPr="00F21A54">
              <w:rPr>
                <w:snapToGrid w:val="0"/>
              </w:rPr>
              <w:t>048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1 12 01070 01 0000 120</w:t>
            </w:r>
          </w:p>
        </w:tc>
        <w:tc>
          <w:tcPr>
            <w:tcW w:w="2874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r w:rsidRPr="00F21A54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</w:tr>
      <w:tr w:rsidR="005973E0" w:rsidRPr="00F21A54" w:rsidTr="00CA2A6B">
        <w:trPr>
          <w:trHeight w:val="691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048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1 16 10123 01 0041 140</w:t>
            </w:r>
          </w:p>
        </w:tc>
        <w:tc>
          <w:tcPr>
            <w:tcW w:w="2874" w:type="pct"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r w:rsidRPr="00F21A54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5973E0" w:rsidRPr="00F21A54" w:rsidTr="00CA2A6B">
        <w:trPr>
          <w:trHeight w:val="369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b/>
                <w:snapToGrid w:val="0"/>
              </w:rPr>
            </w:pPr>
            <w:r w:rsidRPr="00F21A54">
              <w:rPr>
                <w:b/>
                <w:snapToGrid w:val="0"/>
              </w:rPr>
              <w:t>075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b/>
                <w:snapToGrid w:val="0"/>
              </w:rPr>
            </w:pPr>
          </w:p>
        </w:tc>
        <w:tc>
          <w:tcPr>
            <w:tcW w:w="2874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pStyle w:val="Heading8"/>
              <w:widowControl/>
              <w:autoSpaceDE/>
              <w:adjustRightInd/>
              <w:jc w:val="left"/>
              <w:rPr>
                <w:snapToGrid w:val="0"/>
                <w:szCs w:val="24"/>
              </w:rPr>
            </w:pPr>
            <w:r w:rsidRPr="00F21A54">
              <w:rPr>
                <w:szCs w:val="24"/>
              </w:rPr>
              <w:t>Министерство образования Тверской области</w:t>
            </w:r>
          </w:p>
        </w:tc>
      </w:tr>
      <w:tr w:rsidR="005973E0" w:rsidRPr="00F21A54" w:rsidTr="00CA2A6B">
        <w:trPr>
          <w:trHeight w:val="508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075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1 16 01053 01 0000 140</w:t>
            </w:r>
          </w:p>
        </w:tc>
        <w:tc>
          <w:tcPr>
            <w:tcW w:w="2874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r w:rsidRPr="00F21A54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F21A54">
              <w:rPr>
                <w:iCs/>
                <w:lang w:eastAsia="en-US"/>
              </w:rPr>
              <w:t>&lt;1&gt;</w:t>
            </w:r>
          </w:p>
        </w:tc>
      </w:tr>
      <w:tr w:rsidR="005973E0" w:rsidRPr="00F21A54" w:rsidTr="00CA2A6B">
        <w:trPr>
          <w:trHeight w:val="508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075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1 16 01063 01 0000 140</w:t>
            </w:r>
          </w:p>
        </w:tc>
        <w:tc>
          <w:tcPr>
            <w:tcW w:w="2874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r w:rsidRPr="00F21A54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F21A54">
              <w:rPr>
                <w:iCs/>
                <w:lang w:eastAsia="en-US"/>
              </w:rPr>
              <w:t>&lt;1&gt;</w:t>
            </w:r>
          </w:p>
        </w:tc>
      </w:tr>
      <w:tr w:rsidR="005973E0" w:rsidRPr="00F21A54" w:rsidTr="00CA2A6B">
        <w:trPr>
          <w:trHeight w:val="691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075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1 16 01193 01 0000 140</w:t>
            </w:r>
          </w:p>
        </w:tc>
        <w:tc>
          <w:tcPr>
            <w:tcW w:w="2874" w:type="pct"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r w:rsidRPr="00F21A54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F21A54">
              <w:rPr>
                <w:iCs/>
                <w:lang w:eastAsia="en-US"/>
              </w:rPr>
              <w:t>&lt;1&gt;</w:t>
            </w:r>
            <w:r w:rsidRPr="00F21A54">
              <w:t xml:space="preserve"> </w:t>
            </w:r>
          </w:p>
        </w:tc>
      </w:tr>
      <w:tr w:rsidR="005973E0" w:rsidRPr="00F21A54" w:rsidTr="00CA2A6B">
        <w:trPr>
          <w:trHeight w:val="339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075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1 16 01203 01 0000 140</w:t>
            </w:r>
          </w:p>
        </w:tc>
        <w:tc>
          <w:tcPr>
            <w:tcW w:w="2874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rPr>
                <w:snapToGrid w:val="0"/>
              </w:rPr>
            </w:pPr>
            <w:r w:rsidRPr="00F21A54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F21A54">
              <w:rPr>
                <w:iCs/>
                <w:lang w:eastAsia="en-US"/>
              </w:rPr>
              <w:t>&lt;1&gt;</w:t>
            </w:r>
          </w:p>
        </w:tc>
      </w:tr>
      <w:tr w:rsidR="005973E0" w:rsidRPr="00F21A54" w:rsidTr="00CA2A6B">
        <w:trPr>
          <w:trHeight w:val="383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b/>
                <w:snapToGrid w:val="0"/>
              </w:rPr>
            </w:pPr>
            <w:r w:rsidRPr="00F21A54">
              <w:rPr>
                <w:b/>
                <w:snapToGrid w:val="0"/>
              </w:rPr>
              <w:t>076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b/>
                <w:snapToGrid w:val="0"/>
              </w:rPr>
            </w:pPr>
          </w:p>
        </w:tc>
        <w:tc>
          <w:tcPr>
            <w:tcW w:w="2874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pStyle w:val="BodyText"/>
              <w:jc w:val="left"/>
              <w:rPr>
                <w:b/>
                <w:szCs w:val="24"/>
              </w:rPr>
            </w:pPr>
            <w:r w:rsidRPr="00F21A54">
              <w:rPr>
                <w:b/>
                <w:szCs w:val="24"/>
              </w:rPr>
              <w:t>Московско-Окское территориальное управление Федерального агентства по рыболовству</w:t>
            </w:r>
          </w:p>
        </w:tc>
      </w:tr>
      <w:tr w:rsidR="005973E0" w:rsidRPr="00F21A54" w:rsidTr="00CA2A6B">
        <w:trPr>
          <w:trHeight w:val="349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076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1 16 10123 01 0041 140</w:t>
            </w:r>
          </w:p>
        </w:tc>
        <w:tc>
          <w:tcPr>
            <w:tcW w:w="2874" w:type="pct"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r w:rsidRPr="00F21A54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5973E0" w:rsidRPr="00F21A54" w:rsidTr="00CA2A6B">
        <w:trPr>
          <w:trHeight w:val="537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b/>
                <w:snapToGrid w:val="0"/>
              </w:rPr>
            </w:pPr>
            <w:r w:rsidRPr="00F21A54">
              <w:rPr>
                <w:b/>
                <w:snapToGrid w:val="0"/>
              </w:rPr>
              <w:t>086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b/>
                <w:snapToGrid w:val="0"/>
              </w:rPr>
            </w:pPr>
          </w:p>
        </w:tc>
        <w:tc>
          <w:tcPr>
            <w:tcW w:w="2874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pStyle w:val="BodyText"/>
              <w:jc w:val="left"/>
              <w:rPr>
                <w:b/>
                <w:szCs w:val="24"/>
              </w:rPr>
            </w:pPr>
            <w:r w:rsidRPr="00F21A54">
              <w:rPr>
                <w:b/>
                <w:szCs w:val="24"/>
              </w:rPr>
              <w:t>Главное управление «Государственная инспекция по ветеринарии» Тверской области</w:t>
            </w:r>
          </w:p>
        </w:tc>
      </w:tr>
      <w:tr w:rsidR="005973E0" w:rsidRPr="00F21A54" w:rsidTr="00CA2A6B">
        <w:trPr>
          <w:trHeight w:val="691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086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1 16 10123 01 0041 140</w:t>
            </w:r>
          </w:p>
        </w:tc>
        <w:tc>
          <w:tcPr>
            <w:tcW w:w="2874" w:type="pct"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r w:rsidRPr="00F21A54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5973E0" w:rsidRPr="00F21A54" w:rsidTr="00CA2A6B">
        <w:trPr>
          <w:trHeight w:val="421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b/>
              </w:rPr>
            </w:pPr>
            <w:r w:rsidRPr="00F21A54">
              <w:rPr>
                <w:b/>
              </w:rPr>
              <w:t>100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b/>
              </w:rPr>
            </w:pPr>
          </w:p>
        </w:tc>
        <w:tc>
          <w:tcPr>
            <w:tcW w:w="2874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rPr>
                <w:b/>
              </w:rPr>
            </w:pPr>
            <w:r w:rsidRPr="00F21A54">
              <w:rPr>
                <w:b/>
                <w:bCs/>
              </w:rPr>
              <w:t>Управление Федерального казначейства по Тверской области</w:t>
            </w:r>
          </w:p>
        </w:tc>
      </w:tr>
      <w:tr w:rsidR="005973E0" w:rsidRPr="00F21A54" w:rsidTr="00CA2A6B">
        <w:trPr>
          <w:trHeight w:val="279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100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1 03 02231 01 0000 110</w:t>
            </w:r>
          </w:p>
        </w:tc>
        <w:tc>
          <w:tcPr>
            <w:tcW w:w="2874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widowControl w:val="0"/>
            </w:pPr>
            <w:r w:rsidRPr="00F21A54">
              <w:rPr>
                <w:bCs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5973E0" w:rsidRPr="00F21A54" w:rsidTr="00CA2A6B">
        <w:trPr>
          <w:trHeight w:val="279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snapToGrid w:val="0"/>
              </w:rPr>
            </w:pPr>
            <w:r w:rsidRPr="00F21A54">
              <w:rPr>
                <w:snapToGrid w:val="0"/>
              </w:rPr>
              <w:t>100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1 03 02241 01 0000 110</w:t>
            </w:r>
          </w:p>
        </w:tc>
        <w:tc>
          <w:tcPr>
            <w:tcW w:w="2874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widowControl w:val="0"/>
            </w:pPr>
            <w:r w:rsidRPr="00F21A54">
              <w:rPr>
                <w:bCs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5973E0" w:rsidRPr="00F21A54" w:rsidTr="00CA2A6B">
        <w:trPr>
          <w:trHeight w:val="279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snapToGrid w:val="0"/>
              </w:rPr>
            </w:pPr>
            <w:r w:rsidRPr="00F21A54">
              <w:rPr>
                <w:snapToGrid w:val="0"/>
              </w:rPr>
              <w:t>100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1 03 02251 01 0000 110</w:t>
            </w:r>
          </w:p>
        </w:tc>
        <w:tc>
          <w:tcPr>
            <w:tcW w:w="2874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widowControl w:val="0"/>
            </w:pPr>
            <w:r w:rsidRPr="00F21A54">
              <w:rPr>
                <w:bCs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5973E0" w:rsidRPr="00F21A54" w:rsidTr="00CA2A6B">
        <w:trPr>
          <w:trHeight w:val="279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snapToGrid w:val="0"/>
              </w:rPr>
            </w:pPr>
            <w:r w:rsidRPr="00F21A54">
              <w:rPr>
                <w:snapToGrid w:val="0"/>
              </w:rPr>
              <w:t>100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1 03 02261 01 0000 110</w:t>
            </w:r>
          </w:p>
        </w:tc>
        <w:tc>
          <w:tcPr>
            <w:tcW w:w="2874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widowControl w:val="0"/>
            </w:pPr>
            <w:r w:rsidRPr="00F21A54">
              <w:rPr>
                <w:bCs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5973E0" w:rsidRPr="00F21A54" w:rsidTr="00CA2A6B">
        <w:trPr>
          <w:trHeight w:val="333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b/>
              </w:rPr>
            </w:pPr>
            <w:r w:rsidRPr="00F21A54">
              <w:rPr>
                <w:b/>
              </w:rPr>
              <w:t>124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b/>
              </w:rPr>
            </w:pPr>
          </w:p>
        </w:tc>
        <w:tc>
          <w:tcPr>
            <w:tcW w:w="2874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rPr>
                <w:b/>
              </w:rPr>
            </w:pPr>
            <w:r w:rsidRPr="00F21A54">
              <w:rPr>
                <w:b/>
                <w:bCs/>
              </w:rPr>
              <w:t>Главное управление архитектуры и градостроительной деятельности Тверской области</w:t>
            </w:r>
          </w:p>
        </w:tc>
      </w:tr>
      <w:tr w:rsidR="005973E0" w:rsidRPr="00F21A54" w:rsidTr="00CA2A6B">
        <w:trPr>
          <w:trHeight w:val="459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snapToGrid w:val="0"/>
              </w:rPr>
            </w:pPr>
            <w:r w:rsidRPr="00F21A54">
              <w:rPr>
                <w:snapToGrid w:val="0"/>
              </w:rPr>
              <w:t>124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1 08 07150 01 0000 110</w:t>
            </w:r>
          </w:p>
        </w:tc>
        <w:tc>
          <w:tcPr>
            <w:tcW w:w="2874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rPr>
                <w:snapToGrid w:val="0"/>
              </w:rPr>
            </w:pPr>
            <w:r w:rsidRPr="00F21A54">
              <w:t>Госпошлина за выдачу разрешения на установку рекламной конструкции</w:t>
            </w:r>
            <w:r w:rsidRPr="00F21A54">
              <w:rPr>
                <w:iCs/>
                <w:lang w:eastAsia="en-US"/>
              </w:rPr>
              <w:t>&lt;1&gt;</w:t>
            </w:r>
            <w:r w:rsidRPr="00F21A54">
              <w:t xml:space="preserve"> </w:t>
            </w:r>
          </w:p>
        </w:tc>
      </w:tr>
      <w:tr w:rsidR="005973E0" w:rsidRPr="00F21A54" w:rsidTr="00CA2A6B">
        <w:trPr>
          <w:trHeight w:val="469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b/>
              </w:rPr>
            </w:pPr>
            <w:r w:rsidRPr="00F21A54">
              <w:rPr>
                <w:b/>
              </w:rPr>
              <w:t>141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b/>
              </w:rPr>
            </w:pPr>
          </w:p>
        </w:tc>
        <w:tc>
          <w:tcPr>
            <w:tcW w:w="2874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rPr>
                <w:b/>
              </w:rPr>
            </w:pPr>
            <w:r w:rsidRPr="00F21A54">
              <w:rPr>
                <w:b/>
              </w:rPr>
              <w:t xml:space="preserve">Управление Федеральной службы по надзору в сфере защиты прав потребителей и благополучия человека по </w:t>
            </w:r>
            <w:r w:rsidRPr="00F21A54">
              <w:rPr>
                <w:b/>
                <w:bCs/>
              </w:rPr>
              <w:t>Тверской области</w:t>
            </w:r>
          </w:p>
        </w:tc>
      </w:tr>
      <w:tr w:rsidR="005973E0" w:rsidRPr="00F21A54" w:rsidTr="00CA2A6B">
        <w:trPr>
          <w:trHeight w:val="691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141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1 16 10123 01 0041 140</w:t>
            </w:r>
          </w:p>
        </w:tc>
        <w:tc>
          <w:tcPr>
            <w:tcW w:w="2874" w:type="pct"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r w:rsidRPr="00F21A54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5973E0" w:rsidRPr="00F21A54" w:rsidTr="00CA2A6B">
        <w:trPr>
          <w:trHeight w:val="385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b/>
              </w:rPr>
            </w:pPr>
            <w:r w:rsidRPr="00F21A54">
              <w:rPr>
                <w:b/>
              </w:rPr>
              <w:t>161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b/>
              </w:rPr>
            </w:pPr>
          </w:p>
        </w:tc>
        <w:tc>
          <w:tcPr>
            <w:tcW w:w="2874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rPr>
                <w:b/>
              </w:rPr>
            </w:pPr>
            <w:r w:rsidRPr="00F21A54">
              <w:rPr>
                <w:b/>
              </w:rPr>
              <w:t>Управление Федеральной антимонопольной службы</w:t>
            </w:r>
          </w:p>
        </w:tc>
      </w:tr>
      <w:tr w:rsidR="005973E0" w:rsidRPr="00F21A54" w:rsidTr="00CA2A6B">
        <w:trPr>
          <w:trHeight w:val="691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161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1 16 10123 01 0041 140</w:t>
            </w:r>
          </w:p>
        </w:tc>
        <w:tc>
          <w:tcPr>
            <w:tcW w:w="2874" w:type="pct"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r w:rsidRPr="00F21A54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5973E0" w:rsidRPr="00F21A54" w:rsidTr="00CA2A6B">
        <w:trPr>
          <w:trHeight w:val="425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b/>
                <w:snapToGrid w:val="0"/>
              </w:rPr>
            </w:pPr>
            <w:r w:rsidRPr="00F21A54">
              <w:rPr>
                <w:b/>
                <w:snapToGrid w:val="0"/>
              </w:rPr>
              <w:t>182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pStyle w:val="Heading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4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pStyle w:val="Heading6"/>
              <w:rPr>
                <w:color w:val="auto"/>
                <w:szCs w:val="24"/>
              </w:rPr>
            </w:pPr>
            <w:r w:rsidRPr="00F21A54">
              <w:rPr>
                <w:color w:val="auto"/>
                <w:szCs w:val="24"/>
              </w:rPr>
              <w:t xml:space="preserve">Управление Федеральной налоговой службы </w:t>
            </w:r>
            <w:r w:rsidRPr="00F21A54">
              <w:rPr>
                <w:bCs/>
                <w:szCs w:val="24"/>
              </w:rPr>
              <w:t>по Тверской области</w:t>
            </w:r>
          </w:p>
        </w:tc>
      </w:tr>
      <w:tr w:rsidR="005973E0" w:rsidRPr="00F21A54" w:rsidTr="00CA2A6B">
        <w:trPr>
          <w:trHeight w:val="114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snapToGrid w:val="0"/>
              </w:rPr>
            </w:pPr>
            <w:r w:rsidRPr="00F21A54">
              <w:rPr>
                <w:snapToGrid w:val="0"/>
              </w:rPr>
              <w:t>182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snapToGrid w:val="0"/>
              </w:rPr>
            </w:pPr>
            <w:r w:rsidRPr="00F21A54">
              <w:rPr>
                <w:snapToGrid w:val="0"/>
              </w:rPr>
              <w:t>1 01 02010 01 0000 110</w:t>
            </w:r>
          </w:p>
        </w:tc>
        <w:tc>
          <w:tcPr>
            <w:tcW w:w="2874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rPr>
                <w:snapToGrid w:val="0"/>
              </w:rPr>
            </w:pPr>
            <w:r w:rsidRPr="00F21A54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  <w:r w:rsidRPr="00F21A54">
              <w:rPr>
                <w:iCs/>
                <w:lang w:eastAsia="en-US"/>
              </w:rPr>
              <w:t>&lt;1&gt;</w:t>
            </w:r>
          </w:p>
        </w:tc>
      </w:tr>
      <w:tr w:rsidR="005973E0" w:rsidRPr="00F21A54" w:rsidTr="00CA2A6B">
        <w:trPr>
          <w:trHeight w:val="481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snapToGrid w:val="0"/>
              </w:rPr>
            </w:pPr>
            <w:r w:rsidRPr="00F21A54">
              <w:rPr>
                <w:snapToGrid w:val="0"/>
              </w:rPr>
              <w:t>182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snapToGrid w:val="0"/>
              </w:rPr>
            </w:pPr>
            <w:r w:rsidRPr="00F21A54">
              <w:rPr>
                <w:snapToGrid w:val="0"/>
              </w:rPr>
              <w:t>1 01 0202</w:t>
            </w:r>
            <w:r w:rsidRPr="00F21A54">
              <w:rPr>
                <w:snapToGrid w:val="0"/>
                <w:lang w:val="en-US"/>
              </w:rPr>
              <w:t>0</w:t>
            </w:r>
            <w:r w:rsidRPr="00F21A54">
              <w:rPr>
                <w:snapToGrid w:val="0"/>
              </w:rPr>
              <w:t xml:space="preserve"> 01 0000 110</w:t>
            </w:r>
          </w:p>
        </w:tc>
        <w:tc>
          <w:tcPr>
            <w:tcW w:w="2874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rPr>
                <w:snapToGrid w:val="0"/>
              </w:rPr>
            </w:pPr>
            <w:r w:rsidRPr="00F21A54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  <w:r w:rsidRPr="00F21A54">
              <w:rPr>
                <w:iCs/>
                <w:lang w:eastAsia="en-US"/>
              </w:rPr>
              <w:t>&lt;1&gt;</w:t>
            </w:r>
          </w:p>
        </w:tc>
      </w:tr>
      <w:tr w:rsidR="005973E0" w:rsidRPr="00F21A54" w:rsidTr="00CA2A6B">
        <w:trPr>
          <w:trHeight w:val="466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snapToGrid w:val="0"/>
              </w:rPr>
            </w:pPr>
            <w:r w:rsidRPr="00F21A54">
              <w:rPr>
                <w:snapToGrid w:val="0"/>
              </w:rPr>
              <w:t>182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snapToGrid w:val="0"/>
              </w:rPr>
            </w:pPr>
            <w:r w:rsidRPr="00F21A54">
              <w:rPr>
                <w:snapToGrid w:val="0"/>
              </w:rPr>
              <w:t>1 01 02030 01 0000 110</w:t>
            </w:r>
          </w:p>
        </w:tc>
        <w:tc>
          <w:tcPr>
            <w:tcW w:w="2874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r w:rsidRPr="00F21A54"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  <w:r w:rsidRPr="00F21A54">
              <w:rPr>
                <w:iCs/>
                <w:lang w:eastAsia="en-US"/>
              </w:rPr>
              <w:t>&lt;1&gt;</w:t>
            </w:r>
          </w:p>
        </w:tc>
      </w:tr>
      <w:tr w:rsidR="005973E0" w:rsidRPr="00F21A54" w:rsidTr="00CA2A6B">
        <w:trPr>
          <w:trHeight w:val="466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snapToGrid w:val="0"/>
              </w:rPr>
            </w:pPr>
            <w:r w:rsidRPr="00F21A54">
              <w:rPr>
                <w:snapToGrid w:val="0"/>
              </w:rPr>
              <w:t>182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snapToGrid w:val="0"/>
              </w:rPr>
            </w:pPr>
            <w:r w:rsidRPr="00F21A54">
              <w:rPr>
                <w:snapToGrid w:val="0"/>
              </w:rPr>
              <w:t>1 01 02080 01 0000 110</w:t>
            </w:r>
          </w:p>
        </w:tc>
        <w:tc>
          <w:tcPr>
            <w:tcW w:w="2874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212F1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1A54">
              <w:rPr>
                <w:color w:val="000000"/>
              </w:rPr>
              <w:t xml:space="preserve">Налог на доходы физических лиц части суммы налога, превышающей 650 000 рублей, относящейся к части налоговой базы, превышающей 5 000 000 рублей </w:t>
            </w:r>
            <w:r w:rsidRPr="00F21A54">
              <w:rPr>
                <w:lang w:eastAsia="en-US"/>
              </w:rPr>
              <w:t>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  <w:r w:rsidRPr="00F21A54">
              <w:rPr>
                <w:iCs/>
                <w:lang w:eastAsia="en-US"/>
              </w:rPr>
              <w:t xml:space="preserve"> &lt;1&gt;</w:t>
            </w:r>
          </w:p>
        </w:tc>
      </w:tr>
      <w:tr w:rsidR="005973E0" w:rsidRPr="00F21A54" w:rsidTr="00CA2A6B">
        <w:trPr>
          <w:trHeight w:val="466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snapToGrid w:val="0"/>
              </w:rPr>
            </w:pPr>
            <w:r w:rsidRPr="00F21A54">
              <w:rPr>
                <w:snapToGrid w:val="0"/>
              </w:rPr>
              <w:t>182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snapToGrid w:val="0"/>
              </w:rPr>
            </w:pPr>
            <w:r w:rsidRPr="00F21A54">
              <w:rPr>
                <w:snapToGrid w:val="0"/>
              </w:rPr>
              <w:t>1 05 01011 01 0000 110</w:t>
            </w:r>
          </w:p>
        </w:tc>
        <w:tc>
          <w:tcPr>
            <w:tcW w:w="2874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rPr>
                <w:color w:val="000000"/>
              </w:rPr>
            </w:pPr>
            <w:r w:rsidRPr="00F21A54">
              <w:rPr>
                <w:color w:val="000000"/>
              </w:rPr>
              <w:t>Налог, взимаемый с налогоплательщиков, выбравших в качестве объекта налогообложения доходы</w:t>
            </w:r>
            <w:r w:rsidRPr="00F21A54">
              <w:rPr>
                <w:iCs/>
                <w:lang w:eastAsia="en-US"/>
              </w:rPr>
              <w:t>&lt;1&gt;</w:t>
            </w:r>
          </w:p>
        </w:tc>
      </w:tr>
      <w:tr w:rsidR="005973E0" w:rsidRPr="00F21A54" w:rsidTr="00CA2A6B">
        <w:trPr>
          <w:trHeight w:val="466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snapToGrid w:val="0"/>
              </w:rPr>
            </w:pPr>
            <w:r w:rsidRPr="00F21A54">
              <w:rPr>
                <w:snapToGrid w:val="0"/>
              </w:rPr>
              <w:t>182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snapToGrid w:val="0"/>
              </w:rPr>
            </w:pPr>
            <w:r w:rsidRPr="00F21A54">
              <w:rPr>
                <w:snapToGrid w:val="0"/>
              </w:rPr>
              <w:t>1 05 01021 01 0000 110</w:t>
            </w:r>
          </w:p>
        </w:tc>
        <w:tc>
          <w:tcPr>
            <w:tcW w:w="2874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rPr>
                <w:color w:val="000000"/>
              </w:rPr>
            </w:pPr>
            <w:r w:rsidRPr="00F21A54">
              <w:rPr>
                <w:color w:val="00000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  <w:r w:rsidRPr="00F21A54">
              <w:rPr>
                <w:iCs/>
                <w:lang w:eastAsia="en-US"/>
              </w:rPr>
              <w:t xml:space="preserve"> &lt;1&gt;</w:t>
            </w:r>
          </w:p>
        </w:tc>
      </w:tr>
      <w:tr w:rsidR="005973E0" w:rsidRPr="00F21A54" w:rsidTr="00CA2A6B">
        <w:trPr>
          <w:trHeight w:val="293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snapToGrid w:val="0"/>
              </w:rPr>
            </w:pPr>
            <w:r w:rsidRPr="00F21A54">
              <w:rPr>
                <w:snapToGrid w:val="0"/>
              </w:rPr>
              <w:t>182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snapToGrid w:val="0"/>
              </w:rPr>
            </w:pPr>
            <w:r w:rsidRPr="00F21A54">
              <w:rPr>
                <w:snapToGrid w:val="0"/>
              </w:rPr>
              <w:t>1 05 02010 02 0000 110</w:t>
            </w:r>
          </w:p>
        </w:tc>
        <w:tc>
          <w:tcPr>
            <w:tcW w:w="2874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rPr>
                <w:snapToGrid w:val="0"/>
              </w:rPr>
            </w:pPr>
            <w:r w:rsidRPr="00F21A54">
              <w:rPr>
                <w:snapToGrid w:val="0"/>
              </w:rPr>
              <w:t>Единый налог на вмененный доход для отдельных видов деятельности</w:t>
            </w:r>
            <w:r w:rsidRPr="00F21A54">
              <w:rPr>
                <w:iCs/>
                <w:lang w:eastAsia="en-US"/>
              </w:rPr>
              <w:t>&lt;1&gt;</w:t>
            </w:r>
          </w:p>
        </w:tc>
      </w:tr>
      <w:tr w:rsidR="005973E0" w:rsidRPr="00F21A54" w:rsidTr="00CA2A6B">
        <w:trPr>
          <w:trHeight w:val="293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snapToGrid w:val="0"/>
              </w:rPr>
            </w:pPr>
            <w:r w:rsidRPr="00F21A54">
              <w:rPr>
                <w:snapToGrid w:val="0"/>
              </w:rPr>
              <w:t>182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snapToGrid w:val="0"/>
              </w:rPr>
            </w:pPr>
            <w:r w:rsidRPr="00F21A54">
              <w:rPr>
                <w:snapToGrid w:val="0"/>
              </w:rPr>
              <w:t>1 05 02020 02 0000 110</w:t>
            </w:r>
          </w:p>
        </w:tc>
        <w:tc>
          <w:tcPr>
            <w:tcW w:w="2874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rPr>
                <w:snapToGrid w:val="0"/>
              </w:rPr>
            </w:pPr>
            <w:r w:rsidRPr="00F21A54">
              <w:rPr>
                <w:snapToGrid w:val="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  <w:r w:rsidRPr="00F21A54">
              <w:rPr>
                <w:iCs/>
                <w:lang w:eastAsia="en-US"/>
              </w:rPr>
              <w:t xml:space="preserve"> &lt;1&gt;</w:t>
            </w:r>
          </w:p>
        </w:tc>
      </w:tr>
      <w:tr w:rsidR="005973E0" w:rsidRPr="00F21A54" w:rsidTr="00522C47">
        <w:trPr>
          <w:trHeight w:val="321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snapToGrid w:val="0"/>
              </w:rPr>
            </w:pPr>
            <w:r w:rsidRPr="00F21A54">
              <w:rPr>
                <w:snapToGrid w:val="0"/>
              </w:rPr>
              <w:t>182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snapToGrid w:val="0"/>
              </w:rPr>
            </w:pPr>
            <w:r w:rsidRPr="00F21A54">
              <w:rPr>
                <w:snapToGrid w:val="0"/>
              </w:rPr>
              <w:t>1 05 03010 01 0000 110</w:t>
            </w:r>
          </w:p>
        </w:tc>
        <w:tc>
          <w:tcPr>
            <w:tcW w:w="2874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rPr>
                <w:snapToGrid w:val="0"/>
              </w:rPr>
            </w:pPr>
            <w:r w:rsidRPr="00F21A54">
              <w:rPr>
                <w:snapToGrid w:val="0"/>
              </w:rPr>
              <w:t>Единый сельскохозяйственный налог</w:t>
            </w:r>
            <w:r w:rsidRPr="00F21A54">
              <w:rPr>
                <w:iCs/>
                <w:lang w:eastAsia="en-US"/>
              </w:rPr>
              <w:t>&lt;1&gt;</w:t>
            </w:r>
          </w:p>
        </w:tc>
      </w:tr>
      <w:tr w:rsidR="005973E0" w:rsidRPr="00F21A54" w:rsidTr="00CA2A6B">
        <w:trPr>
          <w:trHeight w:val="389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snapToGrid w:val="0"/>
              </w:rPr>
            </w:pPr>
            <w:r w:rsidRPr="00F21A54">
              <w:rPr>
                <w:snapToGrid w:val="0"/>
              </w:rPr>
              <w:t>182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snapToGrid w:val="0"/>
              </w:rPr>
            </w:pPr>
            <w:r w:rsidRPr="00F21A54">
              <w:rPr>
                <w:snapToGrid w:val="0"/>
              </w:rPr>
              <w:t>1 05 03020 01 0000 110</w:t>
            </w:r>
          </w:p>
        </w:tc>
        <w:tc>
          <w:tcPr>
            <w:tcW w:w="2874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rPr>
                <w:snapToGrid w:val="0"/>
              </w:rPr>
            </w:pPr>
            <w:r w:rsidRPr="00F21A54">
              <w:rPr>
                <w:snapToGrid w:val="0"/>
              </w:rPr>
              <w:t>Единый сельскохозяйственный налог (за налоговые периоды, истекшие до 1 января 2011 года)</w:t>
            </w:r>
            <w:r w:rsidRPr="00F21A54">
              <w:rPr>
                <w:iCs/>
                <w:lang w:eastAsia="en-US"/>
              </w:rPr>
              <w:t xml:space="preserve"> &lt;1&gt;</w:t>
            </w:r>
          </w:p>
        </w:tc>
      </w:tr>
      <w:tr w:rsidR="005973E0" w:rsidRPr="00F21A54" w:rsidTr="00CA2A6B">
        <w:trPr>
          <w:trHeight w:val="364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snapToGrid w:val="0"/>
              </w:rPr>
            </w:pPr>
            <w:r w:rsidRPr="00F21A54">
              <w:rPr>
                <w:snapToGrid w:val="0"/>
              </w:rPr>
              <w:t>182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snapToGrid w:val="0"/>
              </w:rPr>
            </w:pPr>
            <w:r w:rsidRPr="00F21A54">
              <w:t>1 05 04010 02 0000 110</w:t>
            </w:r>
          </w:p>
        </w:tc>
        <w:tc>
          <w:tcPr>
            <w:tcW w:w="2874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rPr>
                <w:snapToGrid w:val="0"/>
              </w:rPr>
            </w:pPr>
            <w:r w:rsidRPr="00F21A54">
              <w:t>Налог, взимаемый в связи с применением патентной системы налогообложения, зачисляемый в бюджеты городских округов</w:t>
            </w:r>
            <w:r w:rsidRPr="00F21A54">
              <w:rPr>
                <w:iCs/>
                <w:lang w:eastAsia="en-US"/>
              </w:rPr>
              <w:t>&lt;1&gt;</w:t>
            </w:r>
          </w:p>
        </w:tc>
      </w:tr>
      <w:tr w:rsidR="005973E0" w:rsidRPr="00F21A54" w:rsidTr="00CA2A6B">
        <w:trPr>
          <w:trHeight w:val="570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snapToGrid w:val="0"/>
              </w:rPr>
            </w:pPr>
            <w:r w:rsidRPr="00F21A54">
              <w:rPr>
                <w:snapToGrid w:val="0"/>
              </w:rPr>
              <w:t>182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snapToGrid w:val="0"/>
              </w:rPr>
            </w:pPr>
            <w:r w:rsidRPr="00F21A54">
              <w:rPr>
                <w:snapToGrid w:val="0"/>
              </w:rPr>
              <w:t>1 06 01020 04 0000 110</w:t>
            </w:r>
          </w:p>
        </w:tc>
        <w:tc>
          <w:tcPr>
            <w:tcW w:w="2874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rPr>
                <w:snapToGrid w:val="0"/>
              </w:rPr>
            </w:pPr>
            <w:r w:rsidRPr="00F21A54">
              <w:rPr>
                <w:snapToGrid w:val="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  <w:r w:rsidRPr="00F21A54">
              <w:rPr>
                <w:iCs/>
                <w:lang w:eastAsia="en-US"/>
              </w:rPr>
              <w:t>&lt;1&gt;</w:t>
            </w:r>
          </w:p>
        </w:tc>
      </w:tr>
      <w:tr w:rsidR="005973E0" w:rsidRPr="00F21A54" w:rsidTr="00CA2A6B">
        <w:trPr>
          <w:trHeight w:val="515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snapToGrid w:val="0"/>
              </w:rPr>
            </w:pPr>
            <w:r w:rsidRPr="00F21A54">
              <w:rPr>
                <w:snapToGrid w:val="0"/>
              </w:rPr>
              <w:t>182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strike/>
                <w:snapToGrid w:val="0"/>
              </w:rPr>
            </w:pPr>
            <w:r w:rsidRPr="00F21A54">
              <w:t>1 06 06032 04 0000 110</w:t>
            </w:r>
          </w:p>
        </w:tc>
        <w:tc>
          <w:tcPr>
            <w:tcW w:w="2874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rPr>
                <w:strike/>
                <w:snapToGrid w:val="0"/>
              </w:rPr>
            </w:pPr>
            <w:r w:rsidRPr="00F21A54">
              <w:t>Земельный налог с организаций, обладающих земельным участком, расположенным в границах городских округов</w:t>
            </w:r>
            <w:r w:rsidRPr="00F21A54">
              <w:rPr>
                <w:iCs/>
                <w:lang w:eastAsia="en-US"/>
              </w:rPr>
              <w:t>&lt;1&gt;</w:t>
            </w:r>
          </w:p>
        </w:tc>
      </w:tr>
      <w:tr w:rsidR="005973E0" w:rsidRPr="00F21A54" w:rsidTr="00CA2A6B">
        <w:trPr>
          <w:trHeight w:val="208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960E6D">
            <w:pPr>
              <w:jc w:val="center"/>
              <w:rPr>
                <w:snapToGrid w:val="0"/>
              </w:rPr>
            </w:pPr>
            <w:r w:rsidRPr="00F21A54">
              <w:rPr>
                <w:snapToGrid w:val="0"/>
              </w:rPr>
              <w:t>182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960E6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5973E0" w:rsidRPr="00F21A54" w:rsidRDefault="005973E0" w:rsidP="00960E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1A54">
              <w:t>1 06 06042 04 0000 110</w:t>
            </w:r>
          </w:p>
        </w:tc>
        <w:tc>
          <w:tcPr>
            <w:tcW w:w="2874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960E6D">
            <w:pPr>
              <w:widowControl w:val="0"/>
              <w:autoSpaceDE w:val="0"/>
              <w:autoSpaceDN w:val="0"/>
              <w:adjustRightInd w:val="0"/>
            </w:pPr>
            <w:r w:rsidRPr="00F21A54">
              <w:t>Земельный налог с физических лиц, обладающих земельным участком, расположенным в границах городских округов</w:t>
            </w:r>
            <w:r w:rsidRPr="00F21A54">
              <w:rPr>
                <w:iCs/>
                <w:lang w:eastAsia="en-US"/>
              </w:rPr>
              <w:t>&lt;1&gt;</w:t>
            </w:r>
          </w:p>
        </w:tc>
      </w:tr>
      <w:tr w:rsidR="005973E0" w:rsidRPr="00F21A54" w:rsidTr="00CA2A6B">
        <w:trPr>
          <w:trHeight w:val="207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snapToGrid w:val="0"/>
              </w:rPr>
            </w:pPr>
            <w:r w:rsidRPr="00F21A54">
              <w:rPr>
                <w:snapToGrid w:val="0"/>
              </w:rPr>
              <w:t>182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snapToGrid w:val="0"/>
              </w:rPr>
            </w:pPr>
            <w:r w:rsidRPr="00F21A54">
              <w:rPr>
                <w:snapToGrid w:val="0"/>
              </w:rPr>
              <w:t>1 08 03010 01 0000 110</w:t>
            </w:r>
          </w:p>
        </w:tc>
        <w:tc>
          <w:tcPr>
            <w:tcW w:w="2874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rPr>
                <w:snapToGrid w:val="0"/>
              </w:rPr>
            </w:pPr>
            <w:r w:rsidRPr="00F21A54">
              <w:rPr>
                <w:snapToGrid w:val="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  <w:r w:rsidRPr="00F21A54">
              <w:rPr>
                <w:iCs/>
                <w:lang w:eastAsia="en-US"/>
              </w:rPr>
              <w:t xml:space="preserve"> &lt;1&gt;</w:t>
            </w:r>
          </w:p>
        </w:tc>
      </w:tr>
      <w:tr w:rsidR="005973E0" w:rsidRPr="00F21A54" w:rsidTr="00CA2A6B">
        <w:trPr>
          <w:trHeight w:val="176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snapToGrid w:val="0"/>
              </w:rPr>
            </w:pPr>
            <w:r w:rsidRPr="00F21A54">
              <w:rPr>
                <w:snapToGrid w:val="0"/>
              </w:rPr>
              <w:t>182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snapToGrid w:val="0"/>
              </w:rPr>
            </w:pPr>
            <w:r w:rsidRPr="00F21A54">
              <w:rPr>
                <w:snapToGrid w:val="0"/>
              </w:rPr>
              <w:t>1 09 01020 04 0000 110</w:t>
            </w:r>
          </w:p>
        </w:tc>
        <w:tc>
          <w:tcPr>
            <w:tcW w:w="2874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rPr>
                <w:snapToGrid w:val="0"/>
              </w:rPr>
            </w:pPr>
            <w:r w:rsidRPr="00F21A54">
              <w:rPr>
                <w:snapToGrid w:val="0"/>
              </w:rPr>
              <w:t>Налог на прибыль организаций, зачислявшийся до 1 января 2005 года в местные бюджеты, мобилизуемый на территориях городских округов</w:t>
            </w:r>
            <w:r w:rsidRPr="00F21A54">
              <w:rPr>
                <w:iCs/>
                <w:lang w:eastAsia="en-US"/>
              </w:rPr>
              <w:t>&lt;1&gt;</w:t>
            </w:r>
          </w:p>
        </w:tc>
      </w:tr>
      <w:tr w:rsidR="005973E0" w:rsidRPr="00F21A54" w:rsidTr="00CA2A6B">
        <w:trPr>
          <w:trHeight w:val="176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snapToGrid w:val="0"/>
              </w:rPr>
            </w:pPr>
            <w:r w:rsidRPr="00F21A54">
              <w:rPr>
                <w:snapToGrid w:val="0"/>
              </w:rPr>
              <w:t>182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1 09 0405</w:t>
            </w:r>
            <w:r w:rsidRPr="00F21A54">
              <w:rPr>
                <w:lang w:val="en-US"/>
              </w:rPr>
              <w:t>2</w:t>
            </w:r>
            <w:r w:rsidRPr="00F21A54">
              <w:t xml:space="preserve"> 04 0000 110</w:t>
            </w:r>
          </w:p>
        </w:tc>
        <w:tc>
          <w:tcPr>
            <w:tcW w:w="2874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ind w:right="180"/>
            </w:pPr>
            <w:r w:rsidRPr="00F21A54">
              <w:t xml:space="preserve">Земельный налог (по обязательствам, возникшим до 1 января 2006 года), </w:t>
            </w:r>
            <w:r w:rsidRPr="00F21A54">
              <w:rPr>
                <w:snapToGrid w:val="0"/>
              </w:rPr>
              <w:t>мобилизуемый на территориях городских округов</w:t>
            </w:r>
            <w:r w:rsidRPr="00F21A54">
              <w:rPr>
                <w:iCs/>
                <w:lang w:eastAsia="en-US"/>
              </w:rPr>
              <w:t>&lt;1&gt;</w:t>
            </w:r>
          </w:p>
        </w:tc>
      </w:tr>
      <w:tr w:rsidR="005973E0" w:rsidRPr="00F21A54" w:rsidTr="00CA2A6B">
        <w:trPr>
          <w:trHeight w:val="346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snapToGrid w:val="0"/>
              </w:rPr>
            </w:pPr>
            <w:r w:rsidRPr="00F21A54">
              <w:rPr>
                <w:snapToGrid w:val="0"/>
              </w:rPr>
              <w:t>182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snapToGrid w:val="0"/>
              </w:rPr>
            </w:pPr>
            <w:r w:rsidRPr="00F21A54">
              <w:rPr>
                <w:snapToGrid w:val="0"/>
              </w:rPr>
              <w:t>1 09 0701</w:t>
            </w:r>
            <w:r w:rsidRPr="00F21A54">
              <w:rPr>
                <w:snapToGrid w:val="0"/>
                <w:lang w:val="en-US"/>
              </w:rPr>
              <w:t>2</w:t>
            </w:r>
            <w:r w:rsidRPr="00F21A54">
              <w:rPr>
                <w:snapToGrid w:val="0"/>
              </w:rPr>
              <w:t xml:space="preserve"> 04 0000 110</w:t>
            </w:r>
          </w:p>
        </w:tc>
        <w:tc>
          <w:tcPr>
            <w:tcW w:w="2874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rPr>
                <w:snapToGrid w:val="0"/>
              </w:rPr>
            </w:pPr>
            <w:r w:rsidRPr="00F21A54">
              <w:rPr>
                <w:snapToGrid w:val="0"/>
              </w:rPr>
              <w:t>Налог на рекламу, мобилизуемый на территориях городских округов</w:t>
            </w:r>
            <w:r w:rsidRPr="00F21A54">
              <w:rPr>
                <w:iCs/>
                <w:lang w:eastAsia="en-US"/>
              </w:rPr>
              <w:t>&lt;1&gt;</w:t>
            </w:r>
          </w:p>
        </w:tc>
      </w:tr>
      <w:tr w:rsidR="005973E0" w:rsidRPr="00F21A54" w:rsidTr="00CA2A6B">
        <w:trPr>
          <w:trHeight w:val="1028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snapToGrid w:val="0"/>
              </w:rPr>
            </w:pPr>
            <w:r w:rsidRPr="00F21A54">
              <w:rPr>
                <w:snapToGrid w:val="0"/>
              </w:rPr>
              <w:t>182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snapToGrid w:val="0"/>
              </w:rPr>
            </w:pPr>
            <w:r w:rsidRPr="00F21A54">
              <w:rPr>
                <w:snapToGrid w:val="0"/>
              </w:rPr>
              <w:t>1 09 0703</w:t>
            </w:r>
            <w:r w:rsidRPr="00F21A54">
              <w:rPr>
                <w:snapToGrid w:val="0"/>
                <w:lang w:val="en-US"/>
              </w:rPr>
              <w:t>2</w:t>
            </w:r>
            <w:r w:rsidRPr="00F21A54">
              <w:rPr>
                <w:snapToGrid w:val="0"/>
              </w:rPr>
              <w:t xml:space="preserve"> 04 0000 110</w:t>
            </w:r>
          </w:p>
        </w:tc>
        <w:tc>
          <w:tcPr>
            <w:tcW w:w="2874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rPr>
                <w:snapToGrid w:val="0"/>
              </w:rPr>
            </w:pPr>
            <w:r w:rsidRPr="00F21A54">
              <w:rPr>
                <w:snapToGrid w:val="0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  <w:r w:rsidRPr="00F21A54">
              <w:rPr>
                <w:iCs/>
                <w:lang w:eastAsia="en-US"/>
              </w:rPr>
              <w:t>&lt;1&gt;</w:t>
            </w:r>
          </w:p>
        </w:tc>
      </w:tr>
      <w:tr w:rsidR="005973E0" w:rsidRPr="00F21A54" w:rsidTr="00CA2A6B">
        <w:trPr>
          <w:trHeight w:val="293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snapToGrid w:val="0"/>
              </w:rPr>
            </w:pPr>
            <w:r w:rsidRPr="00F21A54">
              <w:rPr>
                <w:snapToGrid w:val="0"/>
              </w:rPr>
              <w:t>182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snapToGrid w:val="0"/>
              </w:rPr>
            </w:pPr>
            <w:r w:rsidRPr="00F21A54">
              <w:rPr>
                <w:snapToGrid w:val="0"/>
              </w:rPr>
              <w:t>1 09 0705</w:t>
            </w:r>
            <w:r w:rsidRPr="00F21A54">
              <w:rPr>
                <w:snapToGrid w:val="0"/>
                <w:lang w:val="en-US"/>
              </w:rPr>
              <w:t>2</w:t>
            </w:r>
            <w:r w:rsidRPr="00F21A54">
              <w:rPr>
                <w:snapToGrid w:val="0"/>
              </w:rPr>
              <w:t xml:space="preserve"> 04 0000 110</w:t>
            </w:r>
          </w:p>
        </w:tc>
        <w:tc>
          <w:tcPr>
            <w:tcW w:w="2874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rPr>
                <w:snapToGrid w:val="0"/>
              </w:rPr>
            </w:pPr>
            <w:r w:rsidRPr="00F21A54">
              <w:rPr>
                <w:snapToGrid w:val="0"/>
              </w:rPr>
              <w:t>Прочие местные налоги и сборы, мобилизуемые на территориях городских округов</w:t>
            </w:r>
            <w:r w:rsidRPr="00F21A54">
              <w:rPr>
                <w:iCs/>
                <w:lang w:eastAsia="en-US"/>
              </w:rPr>
              <w:t>&lt;1&gt;</w:t>
            </w:r>
          </w:p>
        </w:tc>
      </w:tr>
      <w:tr w:rsidR="005973E0" w:rsidRPr="00F21A54" w:rsidTr="00B1611F">
        <w:trPr>
          <w:trHeight w:val="321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182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1 16 10123 01 0041 140</w:t>
            </w:r>
          </w:p>
        </w:tc>
        <w:tc>
          <w:tcPr>
            <w:tcW w:w="2874" w:type="pct"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r w:rsidRPr="00F21A54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5973E0" w:rsidRPr="00F21A54" w:rsidTr="00CA2A6B">
        <w:trPr>
          <w:trHeight w:val="495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182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1 16 10129 01 0000 140</w:t>
            </w:r>
          </w:p>
        </w:tc>
        <w:tc>
          <w:tcPr>
            <w:tcW w:w="2874" w:type="pct"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r w:rsidRPr="00F21A54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</w:tr>
      <w:tr w:rsidR="005973E0" w:rsidRPr="00F21A54" w:rsidTr="00CA2A6B">
        <w:trPr>
          <w:trHeight w:val="362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b/>
              </w:rPr>
            </w:pPr>
            <w:r w:rsidRPr="00F21A54">
              <w:rPr>
                <w:b/>
              </w:rPr>
              <w:t>188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b/>
              </w:rPr>
            </w:pPr>
          </w:p>
        </w:tc>
        <w:tc>
          <w:tcPr>
            <w:tcW w:w="2874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rPr>
                <w:b/>
              </w:rPr>
            </w:pPr>
            <w:r w:rsidRPr="00F21A54">
              <w:rPr>
                <w:b/>
              </w:rPr>
              <w:t xml:space="preserve">Управление Министерства внутренних дел Российской Федерации по </w:t>
            </w:r>
            <w:r w:rsidRPr="00F21A54">
              <w:rPr>
                <w:b/>
                <w:bCs/>
              </w:rPr>
              <w:t>Тверской области</w:t>
            </w:r>
          </w:p>
        </w:tc>
      </w:tr>
      <w:tr w:rsidR="005973E0" w:rsidRPr="00F21A54" w:rsidTr="00CA2A6B">
        <w:trPr>
          <w:trHeight w:val="491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188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1 16 10123 01 0041 140</w:t>
            </w:r>
          </w:p>
        </w:tc>
        <w:tc>
          <w:tcPr>
            <w:tcW w:w="2874" w:type="pct"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r w:rsidRPr="00F21A54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5973E0" w:rsidRPr="00F21A54" w:rsidTr="00CA2A6B">
        <w:trPr>
          <w:trHeight w:val="689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b/>
                <w:snapToGrid w:val="0"/>
              </w:rPr>
            </w:pPr>
            <w:r w:rsidRPr="00F21A54">
              <w:rPr>
                <w:b/>
                <w:snapToGrid w:val="0"/>
              </w:rPr>
              <w:t>245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b/>
                <w:snapToGrid w:val="0"/>
              </w:rPr>
            </w:pPr>
          </w:p>
        </w:tc>
        <w:tc>
          <w:tcPr>
            <w:tcW w:w="2874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pStyle w:val="Heading8"/>
              <w:widowControl/>
              <w:autoSpaceDE/>
              <w:adjustRightInd/>
              <w:jc w:val="left"/>
              <w:rPr>
                <w:snapToGrid w:val="0"/>
                <w:szCs w:val="24"/>
              </w:rPr>
            </w:pPr>
            <w:r w:rsidRPr="00F21A54">
              <w:rPr>
                <w:szCs w:val="24"/>
              </w:rPr>
              <w:t>Главное управление «Государственная инспекция по надзору за техническим состоянием самоходных машин и других видов техники» Тверской области</w:t>
            </w:r>
          </w:p>
        </w:tc>
      </w:tr>
      <w:tr w:rsidR="005973E0" w:rsidRPr="00F21A54" w:rsidTr="00CA2A6B">
        <w:trPr>
          <w:trHeight w:val="691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245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1 16 10123 01 0002 140</w:t>
            </w:r>
          </w:p>
        </w:tc>
        <w:tc>
          <w:tcPr>
            <w:tcW w:w="2874" w:type="pct"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r w:rsidRPr="00F21A54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в 2019 году (доходы, направляемые на формирование муниципального дорожного фонда)</w:t>
            </w:r>
          </w:p>
        </w:tc>
      </w:tr>
      <w:tr w:rsidR="005973E0" w:rsidRPr="00F21A54" w:rsidTr="00CA2A6B">
        <w:trPr>
          <w:trHeight w:val="261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b/>
                <w:snapToGrid w:val="0"/>
              </w:rPr>
            </w:pPr>
            <w:r w:rsidRPr="00F21A54">
              <w:rPr>
                <w:b/>
                <w:snapToGrid w:val="0"/>
              </w:rPr>
              <w:t>321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b/>
                <w:snapToGrid w:val="0"/>
              </w:rPr>
            </w:pPr>
          </w:p>
        </w:tc>
        <w:tc>
          <w:tcPr>
            <w:tcW w:w="2874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autoSpaceDE w:val="0"/>
              <w:autoSpaceDN w:val="0"/>
              <w:adjustRightInd w:val="0"/>
              <w:rPr>
                <w:b/>
                <w:snapToGrid w:val="0"/>
              </w:rPr>
            </w:pPr>
            <w:r w:rsidRPr="00F21A54">
              <w:rPr>
                <w:b/>
                <w:bCs/>
              </w:rPr>
              <w:t>Управление Федеральной службы государственной регистрации, кадастра и картографии по Тверской области</w:t>
            </w:r>
          </w:p>
        </w:tc>
      </w:tr>
      <w:tr w:rsidR="005973E0" w:rsidRPr="00F21A54" w:rsidTr="00CA2A6B">
        <w:trPr>
          <w:trHeight w:val="691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321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1 16 10123 01 0041 140</w:t>
            </w:r>
          </w:p>
        </w:tc>
        <w:tc>
          <w:tcPr>
            <w:tcW w:w="2874" w:type="pct"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r w:rsidRPr="00F21A54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5973E0" w:rsidRPr="00F21A54" w:rsidTr="00CA2A6B">
        <w:trPr>
          <w:trHeight w:val="508"/>
        </w:trPr>
        <w:tc>
          <w:tcPr>
            <w:tcW w:w="803" w:type="pct"/>
            <w:tcBorders>
              <w:right w:val="nil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b/>
              </w:rPr>
            </w:pPr>
            <w:r w:rsidRPr="00F21A54">
              <w:rPr>
                <w:b/>
              </w:rPr>
              <w:t>327</w:t>
            </w:r>
          </w:p>
        </w:tc>
        <w:tc>
          <w:tcPr>
            <w:tcW w:w="1324" w:type="pct"/>
            <w:tcBorders>
              <w:left w:val="nil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b/>
              </w:rPr>
            </w:pPr>
          </w:p>
        </w:tc>
        <w:tc>
          <w:tcPr>
            <w:tcW w:w="2874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pStyle w:val="Heading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1A54">
              <w:rPr>
                <w:rFonts w:ascii="Times New Roman" w:hAnsi="Times New Roman"/>
                <w:bCs/>
                <w:sz w:val="24"/>
                <w:szCs w:val="24"/>
              </w:rPr>
              <w:t>Министерство природных ресурсов и экологии Тверской области</w:t>
            </w:r>
          </w:p>
        </w:tc>
      </w:tr>
      <w:tr w:rsidR="005973E0" w:rsidRPr="00F21A54" w:rsidTr="00CA2A6B">
        <w:trPr>
          <w:trHeight w:val="70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327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1 16 11050 01 0000 140</w:t>
            </w:r>
          </w:p>
        </w:tc>
        <w:tc>
          <w:tcPr>
            <w:tcW w:w="2874" w:type="pct"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r w:rsidRPr="00F21A54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5973E0" w:rsidRPr="00F21A54" w:rsidTr="00CA2A6B">
        <w:trPr>
          <w:trHeight w:val="508"/>
        </w:trPr>
        <w:tc>
          <w:tcPr>
            <w:tcW w:w="803" w:type="pct"/>
            <w:tcBorders>
              <w:right w:val="nil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b/>
              </w:rPr>
            </w:pPr>
            <w:r w:rsidRPr="00F21A54">
              <w:rPr>
                <w:b/>
              </w:rPr>
              <w:t>332</w:t>
            </w:r>
          </w:p>
        </w:tc>
        <w:tc>
          <w:tcPr>
            <w:tcW w:w="1324" w:type="pct"/>
            <w:tcBorders>
              <w:left w:val="nil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b/>
              </w:rPr>
            </w:pPr>
          </w:p>
        </w:tc>
        <w:tc>
          <w:tcPr>
            <w:tcW w:w="2874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pStyle w:val="Heading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1A54">
              <w:rPr>
                <w:rFonts w:ascii="Times New Roman" w:hAnsi="Times New Roman"/>
                <w:bCs/>
                <w:sz w:val="24"/>
                <w:szCs w:val="24"/>
              </w:rPr>
              <w:t>Министерство Тверской области по обеспечению контрольных функций</w:t>
            </w:r>
          </w:p>
        </w:tc>
      </w:tr>
      <w:tr w:rsidR="005973E0" w:rsidRPr="00F21A54" w:rsidTr="00CA2A6B">
        <w:trPr>
          <w:trHeight w:val="211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332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1 16 02020 02 0000 140</w:t>
            </w:r>
          </w:p>
        </w:tc>
        <w:tc>
          <w:tcPr>
            <w:tcW w:w="2874" w:type="pct"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r w:rsidRPr="00F21A54"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5973E0" w:rsidRPr="00F21A54" w:rsidTr="00CA2A6B">
        <w:trPr>
          <w:trHeight w:val="70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332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1 16 10123 01 0041 140</w:t>
            </w:r>
          </w:p>
        </w:tc>
        <w:tc>
          <w:tcPr>
            <w:tcW w:w="2874" w:type="pct"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r w:rsidRPr="00F21A54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5973E0" w:rsidRPr="00F21A54" w:rsidTr="00CA2A6B">
        <w:trPr>
          <w:trHeight w:val="480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b/>
                <w:snapToGrid w:val="0"/>
              </w:rPr>
            </w:pPr>
            <w:r w:rsidRPr="00F21A54">
              <w:rPr>
                <w:b/>
                <w:snapToGrid w:val="0"/>
              </w:rPr>
              <w:t>335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  <w:rPr>
                <w:b/>
                <w:snapToGrid w:val="0"/>
              </w:rPr>
            </w:pPr>
          </w:p>
        </w:tc>
        <w:tc>
          <w:tcPr>
            <w:tcW w:w="2874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pStyle w:val="Heading8"/>
              <w:widowControl/>
              <w:autoSpaceDE/>
              <w:adjustRightInd/>
              <w:jc w:val="left"/>
              <w:rPr>
                <w:snapToGrid w:val="0"/>
                <w:szCs w:val="24"/>
              </w:rPr>
            </w:pPr>
            <w:r w:rsidRPr="00F21A54">
              <w:rPr>
                <w:szCs w:val="24"/>
              </w:rPr>
              <w:t>Главное управление региональной безопасности Тверской области</w:t>
            </w:r>
          </w:p>
        </w:tc>
      </w:tr>
      <w:tr w:rsidR="005973E0" w:rsidRPr="00F21A54" w:rsidTr="00CA2A6B">
        <w:trPr>
          <w:trHeight w:val="508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335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1 16 01053 01 0000 140</w:t>
            </w:r>
          </w:p>
        </w:tc>
        <w:tc>
          <w:tcPr>
            <w:tcW w:w="2874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r w:rsidRPr="00F21A54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F21A54">
              <w:rPr>
                <w:iCs/>
                <w:lang w:eastAsia="en-US"/>
              </w:rPr>
              <w:t>&lt;1&gt;</w:t>
            </w:r>
          </w:p>
        </w:tc>
      </w:tr>
      <w:tr w:rsidR="005973E0" w:rsidRPr="00F21A54" w:rsidTr="00CA2A6B">
        <w:trPr>
          <w:trHeight w:val="211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335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1 16 01063 01 0000 140</w:t>
            </w:r>
          </w:p>
        </w:tc>
        <w:tc>
          <w:tcPr>
            <w:tcW w:w="2874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r w:rsidRPr="00F21A54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F21A54">
              <w:rPr>
                <w:iCs/>
                <w:lang w:eastAsia="en-US"/>
              </w:rPr>
              <w:t>&lt;1&gt;</w:t>
            </w:r>
          </w:p>
        </w:tc>
      </w:tr>
      <w:tr w:rsidR="005973E0" w:rsidRPr="00F21A54" w:rsidTr="00B1611F">
        <w:trPr>
          <w:trHeight w:val="1314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335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1 16 01073 01 0000 140</w:t>
            </w:r>
          </w:p>
        </w:tc>
        <w:tc>
          <w:tcPr>
            <w:tcW w:w="2874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r w:rsidRPr="00F21A54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F21A54">
              <w:rPr>
                <w:iCs/>
                <w:lang w:eastAsia="en-US"/>
              </w:rPr>
              <w:t>&lt;1&gt;</w:t>
            </w:r>
          </w:p>
        </w:tc>
      </w:tr>
      <w:tr w:rsidR="005973E0" w:rsidRPr="00F21A54" w:rsidTr="00CA2A6B">
        <w:trPr>
          <w:trHeight w:val="508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335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1 16 01083 01 0000 140</w:t>
            </w:r>
          </w:p>
        </w:tc>
        <w:tc>
          <w:tcPr>
            <w:tcW w:w="2874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r w:rsidRPr="00F21A54"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F21A54">
              <w:rPr>
                <w:iCs/>
                <w:lang w:eastAsia="en-US"/>
              </w:rPr>
              <w:t>&lt;1&gt;</w:t>
            </w:r>
          </w:p>
        </w:tc>
      </w:tr>
      <w:tr w:rsidR="005973E0" w:rsidRPr="00F21A54" w:rsidTr="00CA2A6B">
        <w:trPr>
          <w:trHeight w:val="508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335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1 16 01133 01 0000 140</w:t>
            </w:r>
          </w:p>
        </w:tc>
        <w:tc>
          <w:tcPr>
            <w:tcW w:w="2874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r w:rsidRPr="00F21A54"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  <w:r w:rsidRPr="00F21A54">
              <w:rPr>
                <w:iCs/>
                <w:lang w:eastAsia="en-US"/>
              </w:rPr>
              <w:t>&lt;1&gt;</w:t>
            </w:r>
          </w:p>
        </w:tc>
      </w:tr>
      <w:tr w:rsidR="005973E0" w:rsidRPr="00F21A54" w:rsidTr="00CA2A6B">
        <w:trPr>
          <w:trHeight w:val="508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335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1 16 01143 01 0000 140</w:t>
            </w:r>
          </w:p>
        </w:tc>
        <w:tc>
          <w:tcPr>
            <w:tcW w:w="2874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r w:rsidRPr="00F21A54"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  <w:r w:rsidRPr="00F21A54">
              <w:rPr>
                <w:iCs/>
                <w:lang w:eastAsia="en-US"/>
              </w:rPr>
              <w:t>&lt;1&gt;</w:t>
            </w:r>
          </w:p>
        </w:tc>
      </w:tr>
      <w:tr w:rsidR="005973E0" w:rsidRPr="00F21A54" w:rsidTr="00CA2A6B">
        <w:trPr>
          <w:trHeight w:val="508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335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1 16 01153 01 0000 140</w:t>
            </w:r>
          </w:p>
        </w:tc>
        <w:tc>
          <w:tcPr>
            <w:tcW w:w="2874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r w:rsidRPr="00F21A54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  <w:r w:rsidRPr="00F21A54">
              <w:rPr>
                <w:iCs/>
                <w:lang w:eastAsia="en-US"/>
              </w:rPr>
              <w:t>&lt;1&gt;</w:t>
            </w:r>
          </w:p>
        </w:tc>
      </w:tr>
      <w:tr w:rsidR="005973E0" w:rsidRPr="00F21A54" w:rsidTr="00CA2A6B">
        <w:trPr>
          <w:trHeight w:val="1731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335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1 16 01173 01 0000 140</w:t>
            </w:r>
          </w:p>
        </w:tc>
        <w:tc>
          <w:tcPr>
            <w:tcW w:w="2874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r w:rsidRPr="00F21A54">
              <w:rPr>
                <w:color w:val="00000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  <w:r w:rsidRPr="00F21A54">
              <w:rPr>
                <w:iCs/>
                <w:lang w:eastAsia="en-US"/>
              </w:rPr>
              <w:t>&lt;1&gt;</w:t>
            </w:r>
          </w:p>
        </w:tc>
      </w:tr>
      <w:tr w:rsidR="005973E0" w:rsidRPr="00F21A54" w:rsidTr="00CA2A6B">
        <w:trPr>
          <w:trHeight w:val="339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335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1 16 01193 01 0000 140</w:t>
            </w:r>
          </w:p>
        </w:tc>
        <w:tc>
          <w:tcPr>
            <w:tcW w:w="2874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rPr>
                <w:snapToGrid w:val="0"/>
              </w:rPr>
            </w:pPr>
            <w:r w:rsidRPr="00F21A54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F21A54">
              <w:rPr>
                <w:iCs/>
                <w:lang w:eastAsia="en-US"/>
              </w:rPr>
              <w:t>&lt;1&gt;</w:t>
            </w:r>
          </w:p>
        </w:tc>
      </w:tr>
      <w:tr w:rsidR="005973E0" w:rsidRPr="00F21A54" w:rsidTr="00CA2A6B">
        <w:trPr>
          <w:trHeight w:val="339"/>
        </w:trPr>
        <w:tc>
          <w:tcPr>
            <w:tcW w:w="803" w:type="pct"/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335</w:t>
            </w:r>
          </w:p>
        </w:tc>
        <w:tc>
          <w:tcPr>
            <w:tcW w:w="1324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jc w:val="center"/>
            </w:pPr>
            <w:r w:rsidRPr="00F21A54">
              <w:t>1 16 01203 01 0000 140</w:t>
            </w:r>
          </w:p>
        </w:tc>
        <w:tc>
          <w:tcPr>
            <w:tcW w:w="2874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973E0" w:rsidRPr="00F21A54" w:rsidRDefault="005973E0" w:rsidP="00B54EFD">
            <w:pPr>
              <w:rPr>
                <w:snapToGrid w:val="0"/>
              </w:rPr>
            </w:pPr>
            <w:r w:rsidRPr="00F21A54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F21A54">
              <w:rPr>
                <w:iCs/>
                <w:lang w:eastAsia="en-US"/>
              </w:rPr>
              <w:t>&lt;1&gt;</w:t>
            </w:r>
          </w:p>
        </w:tc>
      </w:tr>
    </w:tbl>
    <w:p w:rsidR="005973E0" w:rsidRDefault="005973E0" w:rsidP="002B2EC8">
      <w:pPr>
        <w:pStyle w:val="Heading1"/>
        <w:spacing w:line="240" w:lineRule="auto"/>
        <w:ind w:left="5398"/>
        <w:jc w:val="right"/>
      </w:pPr>
    </w:p>
    <w:p w:rsidR="005973E0" w:rsidRPr="00B1611F" w:rsidRDefault="005973E0" w:rsidP="00B1611F">
      <w:pPr>
        <w:autoSpaceDE w:val="0"/>
        <w:autoSpaceDN w:val="0"/>
        <w:adjustRightInd w:val="0"/>
        <w:jc w:val="both"/>
        <w:rPr>
          <w:sz w:val="22"/>
          <w:lang w:eastAsia="en-US"/>
        </w:rPr>
      </w:pPr>
      <w:r w:rsidRPr="00B1611F">
        <w:rPr>
          <w:sz w:val="22"/>
          <w:lang w:eastAsia="en-US"/>
        </w:rPr>
        <w:t>&lt;1&gt; Администрирование поступлений по всем подвидам соответствующего вида доходов осуществляется администратором, указанным в группировочном коде классификации доходов бюджета</w:t>
      </w:r>
    </w:p>
    <w:sectPr w:rsidR="005973E0" w:rsidRPr="00B1611F" w:rsidSect="005B07E7">
      <w:headerReference w:type="even" r:id="rId6"/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73E0" w:rsidRDefault="005973E0" w:rsidP="0086642E">
      <w:r>
        <w:separator/>
      </w:r>
    </w:p>
  </w:endnote>
  <w:endnote w:type="continuationSeparator" w:id="1">
    <w:p w:rsidR="005973E0" w:rsidRDefault="005973E0" w:rsidP="008664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73E0" w:rsidRDefault="005973E0" w:rsidP="0086642E">
      <w:r>
        <w:separator/>
      </w:r>
    </w:p>
  </w:footnote>
  <w:footnote w:type="continuationSeparator" w:id="1">
    <w:p w:rsidR="005973E0" w:rsidRDefault="005973E0" w:rsidP="008664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3E0" w:rsidRDefault="005973E0" w:rsidP="001B0F2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973E0" w:rsidRDefault="005973E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3E0" w:rsidRDefault="005973E0" w:rsidP="001B0F2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:rsidR="005973E0" w:rsidRDefault="005973E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5552"/>
    <w:rsid w:val="00004332"/>
    <w:rsid w:val="00033DC8"/>
    <w:rsid w:val="00037261"/>
    <w:rsid w:val="0004145A"/>
    <w:rsid w:val="00046234"/>
    <w:rsid w:val="00056234"/>
    <w:rsid w:val="00063C99"/>
    <w:rsid w:val="00072082"/>
    <w:rsid w:val="000722E4"/>
    <w:rsid w:val="000753E2"/>
    <w:rsid w:val="00077E52"/>
    <w:rsid w:val="00091E07"/>
    <w:rsid w:val="00095DE9"/>
    <w:rsid w:val="00096273"/>
    <w:rsid w:val="000A0DBB"/>
    <w:rsid w:val="000D4DDD"/>
    <w:rsid w:val="000D5CC3"/>
    <w:rsid w:val="000E17C3"/>
    <w:rsid w:val="000F64E3"/>
    <w:rsid w:val="000F79F4"/>
    <w:rsid w:val="00105CF6"/>
    <w:rsid w:val="00110ABC"/>
    <w:rsid w:val="0011726E"/>
    <w:rsid w:val="00122796"/>
    <w:rsid w:val="00134866"/>
    <w:rsid w:val="00136798"/>
    <w:rsid w:val="0013704E"/>
    <w:rsid w:val="001608F4"/>
    <w:rsid w:val="00164485"/>
    <w:rsid w:val="00175A31"/>
    <w:rsid w:val="001778F5"/>
    <w:rsid w:val="00187A1D"/>
    <w:rsid w:val="00192C17"/>
    <w:rsid w:val="001B0F2E"/>
    <w:rsid w:val="001C12AD"/>
    <w:rsid w:val="001C3C9C"/>
    <w:rsid w:val="001C6DC6"/>
    <w:rsid w:val="001E0D39"/>
    <w:rsid w:val="001F5033"/>
    <w:rsid w:val="00200A63"/>
    <w:rsid w:val="00211069"/>
    <w:rsid w:val="00212F15"/>
    <w:rsid w:val="00224860"/>
    <w:rsid w:val="0023660E"/>
    <w:rsid w:val="00245AD5"/>
    <w:rsid w:val="00250D55"/>
    <w:rsid w:val="002764CC"/>
    <w:rsid w:val="002809DF"/>
    <w:rsid w:val="00283221"/>
    <w:rsid w:val="00285719"/>
    <w:rsid w:val="002907ED"/>
    <w:rsid w:val="002932AD"/>
    <w:rsid w:val="002952CD"/>
    <w:rsid w:val="002975FF"/>
    <w:rsid w:val="002B2EC8"/>
    <w:rsid w:val="002D30C8"/>
    <w:rsid w:val="002D5B99"/>
    <w:rsid w:val="002D78E5"/>
    <w:rsid w:val="00307082"/>
    <w:rsid w:val="00311AB3"/>
    <w:rsid w:val="00331225"/>
    <w:rsid w:val="0033209B"/>
    <w:rsid w:val="00335155"/>
    <w:rsid w:val="00336132"/>
    <w:rsid w:val="00340668"/>
    <w:rsid w:val="00342347"/>
    <w:rsid w:val="00367923"/>
    <w:rsid w:val="003751D9"/>
    <w:rsid w:val="003805A7"/>
    <w:rsid w:val="003962AA"/>
    <w:rsid w:val="00397E2E"/>
    <w:rsid w:val="003A3BE9"/>
    <w:rsid w:val="003B6BDF"/>
    <w:rsid w:val="003D32A4"/>
    <w:rsid w:val="003D5086"/>
    <w:rsid w:val="003E0131"/>
    <w:rsid w:val="003E1C62"/>
    <w:rsid w:val="003E2E0C"/>
    <w:rsid w:val="003F0F1E"/>
    <w:rsid w:val="003F10B3"/>
    <w:rsid w:val="003F38CF"/>
    <w:rsid w:val="003F49CB"/>
    <w:rsid w:val="00400269"/>
    <w:rsid w:val="0041216F"/>
    <w:rsid w:val="0041712D"/>
    <w:rsid w:val="004242F5"/>
    <w:rsid w:val="00424D63"/>
    <w:rsid w:val="00425706"/>
    <w:rsid w:val="00425EA0"/>
    <w:rsid w:val="00437559"/>
    <w:rsid w:val="00446DF5"/>
    <w:rsid w:val="0047521F"/>
    <w:rsid w:val="00484874"/>
    <w:rsid w:val="004A3F7D"/>
    <w:rsid w:val="004B5871"/>
    <w:rsid w:val="004C17AB"/>
    <w:rsid w:val="004C7F29"/>
    <w:rsid w:val="004D2AAA"/>
    <w:rsid w:val="004D5D99"/>
    <w:rsid w:val="004F6F5C"/>
    <w:rsid w:val="0050007D"/>
    <w:rsid w:val="0050262C"/>
    <w:rsid w:val="00522C47"/>
    <w:rsid w:val="00526DD4"/>
    <w:rsid w:val="00535117"/>
    <w:rsid w:val="00536770"/>
    <w:rsid w:val="005430AA"/>
    <w:rsid w:val="00550A8A"/>
    <w:rsid w:val="005628B5"/>
    <w:rsid w:val="005633E7"/>
    <w:rsid w:val="00564000"/>
    <w:rsid w:val="00565845"/>
    <w:rsid w:val="00577CF9"/>
    <w:rsid w:val="00593C68"/>
    <w:rsid w:val="00595172"/>
    <w:rsid w:val="005973E0"/>
    <w:rsid w:val="005A3D2D"/>
    <w:rsid w:val="005A592A"/>
    <w:rsid w:val="005A6AE6"/>
    <w:rsid w:val="005A7066"/>
    <w:rsid w:val="005B07E7"/>
    <w:rsid w:val="005B4425"/>
    <w:rsid w:val="005B5847"/>
    <w:rsid w:val="005C5552"/>
    <w:rsid w:val="005D589D"/>
    <w:rsid w:val="005D5C52"/>
    <w:rsid w:val="005E331B"/>
    <w:rsid w:val="005F1917"/>
    <w:rsid w:val="005F4A1E"/>
    <w:rsid w:val="005F6B6E"/>
    <w:rsid w:val="005F793B"/>
    <w:rsid w:val="00615654"/>
    <w:rsid w:val="00641BAD"/>
    <w:rsid w:val="00641F75"/>
    <w:rsid w:val="0064733E"/>
    <w:rsid w:val="00660768"/>
    <w:rsid w:val="00667AF3"/>
    <w:rsid w:val="006841FB"/>
    <w:rsid w:val="0069268F"/>
    <w:rsid w:val="00697324"/>
    <w:rsid w:val="006A6D25"/>
    <w:rsid w:val="006C0242"/>
    <w:rsid w:val="006C6F1E"/>
    <w:rsid w:val="006E0D6C"/>
    <w:rsid w:val="006E25E7"/>
    <w:rsid w:val="006E4CC1"/>
    <w:rsid w:val="006E4D25"/>
    <w:rsid w:val="006E5D11"/>
    <w:rsid w:val="006E5DE3"/>
    <w:rsid w:val="006F5296"/>
    <w:rsid w:val="006F5F82"/>
    <w:rsid w:val="00702BAB"/>
    <w:rsid w:val="00706652"/>
    <w:rsid w:val="0073230B"/>
    <w:rsid w:val="007349FB"/>
    <w:rsid w:val="00735B17"/>
    <w:rsid w:val="0073789F"/>
    <w:rsid w:val="007475DD"/>
    <w:rsid w:val="00752926"/>
    <w:rsid w:val="00757BD0"/>
    <w:rsid w:val="00763703"/>
    <w:rsid w:val="0076641B"/>
    <w:rsid w:val="00790BF0"/>
    <w:rsid w:val="00790C34"/>
    <w:rsid w:val="00790FB6"/>
    <w:rsid w:val="007929A7"/>
    <w:rsid w:val="00793026"/>
    <w:rsid w:val="00793585"/>
    <w:rsid w:val="00796AE1"/>
    <w:rsid w:val="007970E4"/>
    <w:rsid w:val="007A725E"/>
    <w:rsid w:val="007B41D6"/>
    <w:rsid w:val="007B7FF8"/>
    <w:rsid w:val="007D287F"/>
    <w:rsid w:val="007D6073"/>
    <w:rsid w:val="007E51D1"/>
    <w:rsid w:val="007E70B2"/>
    <w:rsid w:val="007E7320"/>
    <w:rsid w:val="007E7646"/>
    <w:rsid w:val="007E7C0B"/>
    <w:rsid w:val="007F242D"/>
    <w:rsid w:val="00801293"/>
    <w:rsid w:val="00802509"/>
    <w:rsid w:val="00804488"/>
    <w:rsid w:val="00813C6D"/>
    <w:rsid w:val="00821959"/>
    <w:rsid w:val="00825D05"/>
    <w:rsid w:val="008331B0"/>
    <w:rsid w:val="00833A0B"/>
    <w:rsid w:val="008425EB"/>
    <w:rsid w:val="008653C4"/>
    <w:rsid w:val="0086642E"/>
    <w:rsid w:val="008719EB"/>
    <w:rsid w:val="008814B2"/>
    <w:rsid w:val="00895407"/>
    <w:rsid w:val="008B4795"/>
    <w:rsid w:val="008B558B"/>
    <w:rsid w:val="008B663D"/>
    <w:rsid w:val="008C18E2"/>
    <w:rsid w:val="008C40F5"/>
    <w:rsid w:val="008E580C"/>
    <w:rsid w:val="008E584B"/>
    <w:rsid w:val="00903B22"/>
    <w:rsid w:val="00905BFC"/>
    <w:rsid w:val="009166BE"/>
    <w:rsid w:val="00925CAB"/>
    <w:rsid w:val="00934EBF"/>
    <w:rsid w:val="00937CDF"/>
    <w:rsid w:val="00947322"/>
    <w:rsid w:val="00953162"/>
    <w:rsid w:val="00960E6D"/>
    <w:rsid w:val="009847AD"/>
    <w:rsid w:val="00991FC6"/>
    <w:rsid w:val="00992A28"/>
    <w:rsid w:val="009A271A"/>
    <w:rsid w:val="009A5DE0"/>
    <w:rsid w:val="009A76C6"/>
    <w:rsid w:val="009B4CB6"/>
    <w:rsid w:val="009B66A9"/>
    <w:rsid w:val="009F2B78"/>
    <w:rsid w:val="00A17156"/>
    <w:rsid w:val="00A20BA0"/>
    <w:rsid w:val="00A336BF"/>
    <w:rsid w:val="00A416C0"/>
    <w:rsid w:val="00A71E07"/>
    <w:rsid w:val="00A82DBA"/>
    <w:rsid w:val="00A8408C"/>
    <w:rsid w:val="00A84C8A"/>
    <w:rsid w:val="00A87DB7"/>
    <w:rsid w:val="00A9189B"/>
    <w:rsid w:val="00AA2F2F"/>
    <w:rsid w:val="00AA608F"/>
    <w:rsid w:val="00AD7884"/>
    <w:rsid w:val="00AE6850"/>
    <w:rsid w:val="00AE7CB6"/>
    <w:rsid w:val="00AF0CC7"/>
    <w:rsid w:val="00AF114B"/>
    <w:rsid w:val="00AF2B3C"/>
    <w:rsid w:val="00B002FD"/>
    <w:rsid w:val="00B00921"/>
    <w:rsid w:val="00B0761E"/>
    <w:rsid w:val="00B13ED9"/>
    <w:rsid w:val="00B1611F"/>
    <w:rsid w:val="00B2265D"/>
    <w:rsid w:val="00B259B8"/>
    <w:rsid w:val="00B34A47"/>
    <w:rsid w:val="00B43E7B"/>
    <w:rsid w:val="00B535F9"/>
    <w:rsid w:val="00B54EFD"/>
    <w:rsid w:val="00B55890"/>
    <w:rsid w:val="00B66AD7"/>
    <w:rsid w:val="00B720D1"/>
    <w:rsid w:val="00B82164"/>
    <w:rsid w:val="00BA0C6C"/>
    <w:rsid w:val="00BA538E"/>
    <w:rsid w:val="00BC5B25"/>
    <w:rsid w:val="00BF20BB"/>
    <w:rsid w:val="00BF66F0"/>
    <w:rsid w:val="00BF6788"/>
    <w:rsid w:val="00C042A0"/>
    <w:rsid w:val="00C060EB"/>
    <w:rsid w:val="00C2224A"/>
    <w:rsid w:val="00C25539"/>
    <w:rsid w:val="00C26976"/>
    <w:rsid w:val="00C361DB"/>
    <w:rsid w:val="00C43866"/>
    <w:rsid w:val="00C4680C"/>
    <w:rsid w:val="00C51E62"/>
    <w:rsid w:val="00C52CED"/>
    <w:rsid w:val="00C55F2B"/>
    <w:rsid w:val="00C6068D"/>
    <w:rsid w:val="00C85028"/>
    <w:rsid w:val="00C911B8"/>
    <w:rsid w:val="00CA2A6B"/>
    <w:rsid w:val="00CA34A8"/>
    <w:rsid w:val="00CA3A5E"/>
    <w:rsid w:val="00CC5C24"/>
    <w:rsid w:val="00CE3C36"/>
    <w:rsid w:val="00CE5450"/>
    <w:rsid w:val="00CF5563"/>
    <w:rsid w:val="00D0551D"/>
    <w:rsid w:val="00D05E7C"/>
    <w:rsid w:val="00D17B8D"/>
    <w:rsid w:val="00D26C95"/>
    <w:rsid w:val="00D34CFA"/>
    <w:rsid w:val="00D60715"/>
    <w:rsid w:val="00D72B34"/>
    <w:rsid w:val="00D87484"/>
    <w:rsid w:val="00D9298D"/>
    <w:rsid w:val="00DF4F38"/>
    <w:rsid w:val="00E21871"/>
    <w:rsid w:val="00E4158C"/>
    <w:rsid w:val="00E43B7C"/>
    <w:rsid w:val="00E448D5"/>
    <w:rsid w:val="00E4742D"/>
    <w:rsid w:val="00E55485"/>
    <w:rsid w:val="00E60E47"/>
    <w:rsid w:val="00E8518D"/>
    <w:rsid w:val="00E9742A"/>
    <w:rsid w:val="00EA5B06"/>
    <w:rsid w:val="00EA71F5"/>
    <w:rsid w:val="00EB2ECB"/>
    <w:rsid w:val="00EB53EE"/>
    <w:rsid w:val="00ED4B99"/>
    <w:rsid w:val="00F21A54"/>
    <w:rsid w:val="00F33009"/>
    <w:rsid w:val="00F36C8F"/>
    <w:rsid w:val="00F52AFC"/>
    <w:rsid w:val="00F566A9"/>
    <w:rsid w:val="00F64212"/>
    <w:rsid w:val="00F677DD"/>
    <w:rsid w:val="00F756F6"/>
    <w:rsid w:val="00F863A3"/>
    <w:rsid w:val="00F871A2"/>
    <w:rsid w:val="00F954F8"/>
    <w:rsid w:val="00F95752"/>
    <w:rsid w:val="00FA2657"/>
    <w:rsid w:val="00FB1850"/>
    <w:rsid w:val="00FC0FB2"/>
    <w:rsid w:val="00FC4343"/>
    <w:rsid w:val="00FC62F3"/>
    <w:rsid w:val="00FD17DC"/>
    <w:rsid w:val="00FE1692"/>
    <w:rsid w:val="00FF00BD"/>
    <w:rsid w:val="00FF1747"/>
    <w:rsid w:val="00FF2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5552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17156"/>
    <w:pPr>
      <w:keepNext/>
      <w:autoSpaceDE w:val="0"/>
      <w:autoSpaceDN w:val="0"/>
      <w:adjustRightInd w:val="0"/>
      <w:spacing w:line="480" w:lineRule="auto"/>
      <w:jc w:val="center"/>
      <w:outlineLvl w:val="0"/>
    </w:pPr>
    <w:rPr>
      <w:b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17156"/>
    <w:pPr>
      <w:keepNext/>
      <w:snapToGrid w:val="0"/>
      <w:jc w:val="center"/>
      <w:outlineLvl w:val="1"/>
    </w:pPr>
    <w:rPr>
      <w:rFonts w:ascii="Arial Narrow" w:hAnsi="Arial Narrow"/>
      <w:b/>
      <w:sz w:val="22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17156"/>
    <w:pPr>
      <w:keepNext/>
      <w:widowControl w:val="0"/>
      <w:autoSpaceDE w:val="0"/>
      <w:autoSpaceDN w:val="0"/>
      <w:adjustRightInd w:val="0"/>
      <w:snapToGrid w:val="0"/>
      <w:ind w:left="720" w:firstLine="720"/>
      <w:jc w:val="center"/>
      <w:outlineLvl w:val="3"/>
    </w:pPr>
    <w:rPr>
      <w:b/>
      <w:color w:val="000000"/>
      <w:sz w:val="28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17156"/>
    <w:pPr>
      <w:keepNext/>
      <w:jc w:val="both"/>
      <w:outlineLvl w:val="4"/>
    </w:pPr>
    <w:rPr>
      <w:rFonts w:ascii="Arial Narrow" w:hAnsi="Arial Narrow"/>
      <w:b/>
      <w:sz w:val="22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17156"/>
    <w:pPr>
      <w:keepNext/>
      <w:widowControl w:val="0"/>
      <w:autoSpaceDE w:val="0"/>
      <w:autoSpaceDN w:val="0"/>
      <w:adjustRightInd w:val="0"/>
      <w:snapToGrid w:val="0"/>
      <w:outlineLvl w:val="5"/>
    </w:pPr>
    <w:rPr>
      <w:b/>
      <w:color w:val="00000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17156"/>
    <w:pPr>
      <w:keepNext/>
      <w:widowControl w:val="0"/>
      <w:autoSpaceDE w:val="0"/>
      <w:autoSpaceDN w:val="0"/>
      <w:adjustRightInd w:val="0"/>
      <w:snapToGrid w:val="0"/>
      <w:jc w:val="both"/>
      <w:outlineLvl w:val="6"/>
    </w:pPr>
    <w:rPr>
      <w:b/>
      <w:color w:val="00000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17156"/>
    <w:pPr>
      <w:keepNext/>
      <w:widowControl w:val="0"/>
      <w:autoSpaceDE w:val="0"/>
      <w:autoSpaceDN w:val="0"/>
      <w:adjustRightInd w:val="0"/>
      <w:jc w:val="both"/>
      <w:outlineLvl w:val="7"/>
    </w:pPr>
    <w:rPr>
      <w:b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17156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17156"/>
    <w:rPr>
      <w:rFonts w:ascii="Arial Narrow" w:hAnsi="Arial Narrow" w:cs="Times New Roman"/>
      <w:b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A17156"/>
    <w:rPr>
      <w:rFonts w:ascii="Times New Roman" w:hAnsi="Times New Roman" w:cs="Times New Roman"/>
      <w:b/>
      <w:color w:val="000000"/>
      <w:sz w:val="20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A17156"/>
    <w:rPr>
      <w:rFonts w:ascii="Arial Narrow" w:hAnsi="Arial Narrow" w:cs="Times New Roman"/>
      <w:b/>
      <w:sz w:val="20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A17156"/>
    <w:rPr>
      <w:rFonts w:ascii="Times New Roman" w:hAnsi="Times New Roman" w:cs="Times New Roman"/>
      <w:b/>
      <w:color w:val="000000"/>
      <w:sz w:val="2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A17156"/>
    <w:rPr>
      <w:rFonts w:ascii="Times New Roman" w:hAnsi="Times New Roman" w:cs="Times New Roman"/>
      <w:b/>
      <w:color w:val="000000"/>
      <w:sz w:val="20"/>
      <w:szCs w:val="20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A17156"/>
    <w:rPr>
      <w:rFonts w:ascii="Times New Roman" w:hAnsi="Times New Roman" w:cs="Times New Roman"/>
      <w:b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5C555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C5552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5C555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171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1715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">
    <w:name w:val="Îáû÷íûé"/>
    <w:uiPriority w:val="99"/>
    <w:rsid w:val="00A17156"/>
    <w:rPr>
      <w:rFonts w:ascii="Times New Roman" w:eastAsia="Times New Roman" w:hAnsi="Times New Roman"/>
      <w:sz w:val="24"/>
      <w:szCs w:val="20"/>
    </w:rPr>
  </w:style>
  <w:style w:type="paragraph" w:customStyle="1" w:styleId="ConsPlusNonformat">
    <w:name w:val="ConsPlusNonformat"/>
    <w:uiPriority w:val="99"/>
    <w:rsid w:val="00A1715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A17156"/>
    <w:pPr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rsid w:val="00A171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17156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7349FB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7D6073"/>
    <w:pPr>
      <w:tabs>
        <w:tab w:val="left" w:pos="750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D6073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2686</TotalTime>
  <Pages>10</Pages>
  <Words>2809</Words>
  <Characters>16017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s.galagan</dc:creator>
  <cp:keywords/>
  <dc:description/>
  <cp:lastModifiedBy>mahinistka</cp:lastModifiedBy>
  <cp:revision>277</cp:revision>
  <cp:lastPrinted>2021-12-16T06:16:00Z</cp:lastPrinted>
  <dcterms:created xsi:type="dcterms:W3CDTF">2021-09-15T13:17:00Z</dcterms:created>
  <dcterms:modified xsi:type="dcterms:W3CDTF">2021-12-16T06:16:00Z</dcterms:modified>
</cp:coreProperties>
</file>